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53B695CC" w:rsidR="00AD6265" w:rsidRPr="00B21C8F" w:rsidRDefault="00E24C27" w:rsidP="00D5669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w:t>
      </w:r>
      <w:r w:rsidR="00792AF1">
        <w:rPr>
          <w:rFonts w:ascii="Arial" w:eastAsia="Batang" w:hAnsi="Arial" w:cs="Arial"/>
          <w:b/>
          <w:bCs/>
          <w:sz w:val="28"/>
          <w:szCs w:val="24"/>
        </w:rPr>
        <w:t>7</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EA0B90" w:rsidRPr="00EA0B90">
        <w:rPr>
          <w:rFonts w:ascii="Arial" w:eastAsia="Batang" w:hAnsi="Arial" w:cs="Arial"/>
          <w:b/>
          <w:bCs/>
          <w:sz w:val="28"/>
          <w:szCs w:val="24"/>
        </w:rPr>
        <w:t>2112082</w:t>
      </w:r>
      <w:bookmarkStart w:id="0" w:name="_GoBack"/>
      <w:bookmarkEnd w:id="0"/>
    </w:p>
    <w:p w14:paraId="3869C62C" w14:textId="09021C90"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proofErr w:type="gramStart"/>
      <w:r w:rsidRPr="00B21C8F">
        <w:rPr>
          <w:rFonts w:ascii="Arial" w:eastAsia="MS Mincho" w:hAnsi="Arial" w:cs="Arial"/>
          <w:b/>
          <w:bCs/>
          <w:sz w:val="28"/>
          <w:szCs w:val="24"/>
          <w:lang w:eastAsia="ja-JP"/>
        </w:rPr>
        <w:t>e-Meeting</w:t>
      </w:r>
      <w:proofErr w:type="gramEnd"/>
      <w:r w:rsidRPr="00B21C8F">
        <w:rPr>
          <w:rFonts w:ascii="Arial" w:eastAsia="MS Mincho" w:hAnsi="Arial" w:cs="Arial"/>
          <w:b/>
          <w:bCs/>
          <w:sz w:val="28"/>
          <w:szCs w:val="24"/>
          <w:lang w:eastAsia="ja-JP"/>
        </w:rPr>
        <w:t xml:space="preserve">, </w:t>
      </w:r>
      <w:r w:rsidR="00792AF1">
        <w:rPr>
          <w:rFonts w:ascii="Arial" w:eastAsia="MS Mincho" w:hAnsi="Arial" w:cs="Arial"/>
          <w:b/>
          <w:bCs/>
          <w:sz w:val="28"/>
          <w:lang w:eastAsia="ja-JP"/>
        </w:rPr>
        <w:t>November 11</w:t>
      </w:r>
      <w:r w:rsidR="00792AF1" w:rsidRPr="00B552FA">
        <w:rPr>
          <w:rFonts w:ascii="Arial" w:eastAsia="MS Mincho" w:hAnsi="Arial" w:cs="Arial"/>
          <w:b/>
          <w:bCs/>
          <w:sz w:val="28"/>
          <w:vertAlign w:val="superscript"/>
          <w:lang w:eastAsia="ja-JP"/>
        </w:rPr>
        <w:t>th</w:t>
      </w:r>
      <w:r w:rsidR="00792AF1">
        <w:rPr>
          <w:rFonts w:ascii="Arial" w:eastAsia="MS Mincho" w:hAnsi="Arial" w:cs="Arial"/>
          <w:b/>
          <w:bCs/>
          <w:sz w:val="28"/>
          <w:lang w:eastAsia="ja-JP"/>
        </w:rPr>
        <w:t xml:space="preserve"> – 19</w:t>
      </w:r>
      <w:r w:rsidR="00792AF1" w:rsidRPr="00B552FA">
        <w:rPr>
          <w:rFonts w:ascii="Arial" w:eastAsia="MS Mincho" w:hAnsi="Arial" w:cs="Arial"/>
          <w:b/>
          <w:bCs/>
          <w:sz w:val="28"/>
          <w:vertAlign w:val="superscript"/>
          <w:lang w:eastAsia="ja-JP"/>
        </w:rPr>
        <w:t>th</w:t>
      </w:r>
      <w:r w:rsidR="00E911AE" w:rsidRPr="00B21C8F">
        <w:rPr>
          <w:rFonts w:ascii="Arial" w:eastAsia="MS Mincho" w:hAnsi="Arial" w:cs="Arial"/>
          <w:b/>
          <w:bCs/>
          <w:sz w:val="28"/>
          <w:szCs w:val="24"/>
          <w:lang w:eastAsia="ja-JP"/>
        </w:rPr>
        <w:t>, 2021</w:t>
      </w:r>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2DA3E882"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FD6D7C">
        <w:rPr>
          <w:rFonts w:ascii="Arial" w:hAnsi="Arial" w:cs="Arial"/>
          <w:b/>
          <w:sz w:val="24"/>
          <w:szCs w:val="24"/>
          <w:lang w:val="en-US" w:eastAsia="zh-TW"/>
        </w:rPr>
        <w:t>3</w:t>
      </w:r>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0684BF09"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5F6DAF" w:rsidRPr="00B21C8F">
        <w:rPr>
          <w:rFonts w:ascii="Arial" w:hAnsi="Arial" w:cs="Arial"/>
          <w:b/>
          <w:sz w:val="24"/>
          <w:szCs w:val="24"/>
          <w:lang w:eastAsia="zh-TW"/>
        </w:rPr>
        <w:t xml:space="preserve">Discussion on </w:t>
      </w:r>
      <w:r w:rsidR="00DF09BD">
        <w:rPr>
          <w:rFonts w:ascii="Arial" w:hAnsi="Arial" w:cs="Arial"/>
          <w:b/>
          <w:sz w:val="24"/>
          <w:szCs w:val="24"/>
          <w:lang w:eastAsia="zh-TW"/>
        </w:rPr>
        <w:t>b</w:t>
      </w:r>
      <w:r w:rsidR="00DF09BD" w:rsidRPr="00DF09BD">
        <w:rPr>
          <w:rFonts w:ascii="Arial" w:hAnsi="Arial" w:cs="Arial"/>
          <w:b/>
          <w:sz w:val="24"/>
          <w:szCs w:val="24"/>
          <w:lang w:eastAsia="zh-TW"/>
        </w:rPr>
        <w:t>asic functions for broadcast/multicast for RRC_IDLE/RRC_INACTIVE UEs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68C58F65" w:rsidR="008C48A1" w:rsidRPr="00B21C8F" w:rsidRDefault="00B07694" w:rsidP="009F1D59">
      <w:pPr>
        <w:pStyle w:val="af1"/>
        <w:spacing w:afterLines="50" w:after="120" w:line="300" w:lineRule="auto"/>
        <w:ind w:firstLine="284"/>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 xml:space="preserve">the </w:t>
      </w:r>
      <w:r w:rsidR="00F6543E" w:rsidRPr="00F6543E">
        <w:rPr>
          <w:rFonts w:eastAsia="細明體"/>
          <w:bCs/>
          <w:kern w:val="0"/>
          <w:sz w:val="22"/>
          <w:lang w:val="en-GB"/>
        </w:rPr>
        <w:t>basic functions for broadcast/multicast for RRC_IDLE/RRC_INACTIVE UEs</w:t>
      </w:r>
      <w:r w:rsidR="008B5FEB" w:rsidRPr="00B21C8F">
        <w:rPr>
          <w:rFonts w:eastAsia="細明體"/>
          <w:bCs/>
          <w:kern w:val="0"/>
          <w:sz w:val="22"/>
          <w:lang w:val="en-GB"/>
        </w:rPr>
        <w:t xml:space="preserve"> were reached at RAN1#102-e</w:t>
      </w:r>
      <w:r w:rsidR="00F677C7" w:rsidRPr="00B21C8F">
        <w:rPr>
          <w:rFonts w:eastAsia="細明體"/>
          <w:bCs/>
          <w:kern w:val="0"/>
          <w:sz w:val="22"/>
          <w:lang w:val="en-GB"/>
        </w:rPr>
        <w:t xml:space="preserve"> </w:t>
      </w:r>
      <w:r w:rsidR="001A1FBA">
        <w:rPr>
          <w:rFonts w:eastAsia="細明體"/>
          <w:bCs/>
          <w:kern w:val="0"/>
          <w:sz w:val="22"/>
          <w:lang w:val="en-GB"/>
        </w:rPr>
        <w:t>through RAN1#10</w:t>
      </w:r>
      <w:r w:rsidR="00375874">
        <w:rPr>
          <w:rFonts w:eastAsia="細明體"/>
          <w:bCs/>
          <w:kern w:val="0"/>
          <w:sz w:val="22"/>
          <w:lang w:val="en-GB"/>
        </w:rPr>
        <w:t>6</w:t>
      </w:r>
      <w:r w:rsidR="002B36C6">
        <w:rPr>
          <w:rFonts w:eastAsia="細明體"/>
          <w:bCs/>
          <w:kern w:val="0"/>
          <w:sz w:val="22"/>
          <w:lang w:val="en-GB"/>
        </w:rPr>
        <w:t>b</w:t>
      </w:r>
      <w:r w:rsidR="00F677C7" w:rsidRPr="00B21C8F">
        <w:rPr>
          <w:rFonts w:eastAsia="細明體"/>
          <w:bCs/>
          <w:kern w:val="0"/>
          <w:sz w:val="22"/>
          <w:lang w:val="en-GB"/>
        </w:rPr>
        <w:t>-e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712D77">
        <w:rPr>
          <w:rFonts w:eastAsia="細明體"/>
          <w:bCs/>
          <w:kern w:val="0"/>
          <w:sz w:val="22"/>
          <w:lang w:val="en-GB"/>
        </w:rPr>
        <w:t>~[</w:t>
      </w:r>
      <w:r w:rsidR="002B36C6">
        <w:rPr>
          <w:rFonts w:eastAsia="細明體"/>
          <w:bCs/>
          <w:kern w:val="0"/>
          <w:sz w:val="22"/>
          <w:lang w:val="en-GB"/>
        </w:rPr>
        <w:t>8</w:t>
      </w:r>
      <w:r w:rsidR="00712D77">
        <w:rPr>
          <w:rFonts w:eastAsia="細明體"/>
          <w:bCs/>
          <w:kern w:val="0"/>
          <w:sz w:val="22"/>
          <w:lang w:val="en-GB"/>
        </w:rPr>
        <w:t>]</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1B4210">
        <w:rPr>
          <w:sz w:val="22"/>
          <w:lang w:val="en-GB"/>
        </w:rPr>
        <w:t xml:space="preserve">remaining </w:t>
      </w:r>
      <w:r w:rsidR="000E7C14" w:rsidRPr="00B21C8F">
        <w:rPr>
          <w:sz w:val="22"/>
          <w:lang w:val="en-GB"/>
        </w:rPr>
        <w:t>issue</w:t>
      </w:r>
      <w:r w:rsidR="00222DB9">
        <w:rPr>
          <w:sz w:val="22"/>
          <w:lang w:val="en-GB"/>
        </w:rPr>
        <w:t>s</w:t>
      </w:r>
      <w:r w:rsidR="000E7C14" w:rsidRPr="00B21C8F">
        <w:rPr>
          <w:sz w:val="22"/>
          <w:lang w:val="en-GB"/>
        </w:rPr>
        <w:t xml:space="preserve"> about</w:t>
      </w:r>
      <w:r w:rsidR="00141B83">
        <w:rPr>
          <w:sz w:val="22"/>
          <w:lang w:val="en-GB"/>
        </w:rPr>
        <w:t xml:space="preserve"> </w:t>
      </w:r>
      <w:r w:rsidR="00B00C81" w:rsidRPr="00B21C8F">
        <w:rPr>
          <w:sz w:val="22"/>
          <w:lang w:val="en-GB"/>
        </w:rPr>
        <w:t xml:space="preserve">supporting </w:t>
      </w:r>
      <w:proofErr w:type="gramStart"/>
      <w:r w:rsidR="00B00C81" w:rsidRPr="00B21C8F">
        <w:rPr>
          <w:sz w:val="22"/>
          <w:lang w:val="en-GB"/>
        </w:rPr>
        <w:t>group-scheduling</w:t>
      </w:r>
      <w:proofErr w:type="gramEnd"/>
      <w:r w:rsidR="00B00C81" w:rsidRPr="00B21C8F">
        <w:rPr>
          <w:sz w:val="22"/>
          <w:lang w:val="en-GB"/>
        </w:rPr>
        <w:t xml:space="preserve"> </w:t>
      </w:r>
      <w:r w:rsidR="00AA2EEC">
        <w:rPr>
          <w:sz w:val="22"/>
          <w:lang w:val="en-GB"/>
        </w:rPr>
        <w:t xml:space="preserve">for </w:t>
      </w:r>
      <w:r w:rsidR="00AA2EEC" w:rsidRPr="00AA2EEC">
        <w:rPr>
          <w:sz w:val="22"/>
          <w:lang w:val="en-GB"/>
        </w:rPr>
        <w:t xml:space="preserve">RRC_IDLE/RRC_INACTIVE UEs </w:t>
      </w:r>
      <w:r w:rsidR="00B00C81" w:rsidRPr="00B21C8F">
        <w:rPr>
          <w:sz w:val="22"/>
          <w:lang w:val="en-GB"/>
        </w:rPr>
        <w:t xml:space="preserve">for the MBS WI </w:t>
      </w:r>
      <w:r w:rsidR="002831B9" w:rsidRPr="00B21C8F">
        <w:rPr>
          <w:sz w:val="22"/>
          <w:lang w:val="en-GB"/>
        </w:rPr>
        <w:t>and some 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5BBBCBCF" w14:textId="2B88D9A1" w:rsidR="003715AA" w:rsidRPr="00B21C8F" w:rsidRDefault="005E0D4D" w:rsidP="00531051">
      <w:pPr>
        <w:pStyle w:val="2"/>
        <w:spacing w:before="0" w:afterLines="50" w:after="120" w:line="360" w:lineRule="auto"/>
        <w:ind w:left="567" w:hanging="566"/>
        <w:jc w:val="both"/>
        <w:rPr>
          <w:b/>
          <w:sz w:val="28"/>
          <w:lang w:eastAsia="zh-TW"/>
        </w:rPr>
      </w:pPr>
      <w:r>
        <w:rPr>
          <w:b/>
          <w:sz w:val="28"/>
          <w:lang w:eastAsia="zh-TW"/>
        </w:rPr>
        <w:t>2-1</w:t>
      </w:r>
      <w:r w:rsidR="003715AA" w:rsidRPr="00B21C8F">
        <w:rPr>
          <w:b/>
          <w:sz w:val="28"/>
          <w:lang w:eastAsia="zh-TW"/>
        </w:rPr>
        <w:t xml:space="preserve">. </w:t>
      </w:r>
      <w:r w:rsidR="000F71C5">
        <w:rPr>
          <w:b/>
          <w:sz w:val="28"/>
          <w:lang w:eastAsia="zh-TW"/>
        </w:rPr>
        <w:t>Configurations for the CFR for broadcast reception</w:t>
      </w:r>
      <w:r w:rsidR="00AC37A2" w:rsidRPr="00B21C8F">
        <w:rPr>
          <w:b/>
          <w:sz w:val="28"/>
          <w:lang w:eastAsia="zh-TW"/>
        </w:rPr>
        <w:t xml:space="preserve"> </w:t>
      </w:r>
    </w:p>
    <w:p w14:paraId="78FD4675" w14:textId="0E940E66" w:rsidR="002031CF" w:rsidRDefault="00842CD0" w:rsidP="00531051">
      <w:pPr>
        <w:spacing w:afterLines="50" w:after="120" w:line="360" w:lineRule="auto"/>
        <w:ind w:firstLine="284"/>
        <w:jc w:val="both"/>
        <w:rPr>
          <w:sz w:val="22"/>
          <w:lang w:eastAsia="zh-TW"/>
        </w:rPr>
      </w:pPr>
      <w:r w:rsidRPr="00B21C8F">
        <w:rPr>
          <w:sz w:val="22"/>
          <w:lang w:eastAsia="zh-TW"/>
        </w:rPr>
        <w:t xml:space="preserve">It </w:t>
      </w:r>
      <w:r w:rsidR="00854169" w:rsidRPr="00B21C8F">
        <w:rPr>
          <w:sz w:val="22"/>
          <w:lang w:eastAsia="zh-TW"/>
        </w:rPr>
        <w:t>was</w:t>
      </w:r>
      <w:r w:rsidRPr="00B21C8F">
        <w:rPr>
          <w:sz w:val="22"/>
          <w:lang w:eastAsia="zh-TW"/>
        </w:rPr>
        <w:t xml:space="preserve"> agreed </w:t>
      </w:r>
      <w:r w:rsidR="00497C70">
        <w:rPr>
          <w:sz w:val="22"/>
          <w:lang w:eastAsia="zh-TW"/>
        </w:rPr>
        <w:t>in the last meeting [7]</w:t>
      </w:r>
      <w:r w:rsidR="00D95304">
        <w:rPr>
          <w:sz w:val="22"/>
          <w:lang w:eastAsia="zh-TW"/>
        </w:rPr>
        <w:t xml:space="preserve"> that at least one set of parameters configured for PDSCH for broadcast reception with GC-PDSCH and one set of parameters configured for PDCCH for broadcast reception with GC-PDCCH are included in the configuration of the CFR for broadcast reception for RRC_IDLE/INACTIVE UEs. </w:t>
      </w:r>
    </w:p>
    <w:tbl>
      <w:tblPr>
        <w:tblStyle w:val="af4"/>
        <w:tblW w:w="0" w:type="auto"/>
        <w:tblLook w:val="04A0" w:firstRow="1" w:lastRow="0" w:firstColumn="1" w:lastColumn="0" w:noHBand="0" w:noVBand="1"/>
      </w:tblPr>
      <w:tblGrid>
        <w:gridCol w:w="9629"/>
      </w:tblGrid>
      <w:tr w:rsidR="00163F8E" w14:paraId="4E556A26" w14:textId="77777777" w:rsidTr="00163F8E">
        <w:tc>
          <w:tcPr>
            <w:tcW w:w="9629" w:type="dxa"/>
          </w:tcPr>
          <w:p w14:paraId="210616FC" w14:textId="77777777" w:rsidR="00596F75" w:rsidRPr="00596F75" w:rsidRDefault="00596F75" w:rsidP="00596F75">
            <w:pPr>
              <w:spacing w:after="0"/>
              <w:rPr>
                <w:rFonts w:ascii="Times" w:eastAsia="Batang" w:hAnsi="Times" w:cs="Times"/>
                <w:lang w:eastAsia="x-none"/>
              </w:rPr>
            </w:pPr>
            <w:r w:rsidRPr="00596F75">
              <w:rPr>
                <w:rFonts w:ascii="Times" w:eastAsia="Batang" w:hAnsi="Times" w:cs="Times"/>
                <w:highlight w:val="green"/>
                <w:lang w:eastAsia="x-none"/>
              </w:rPr>
              <w:t>Agreement:</w:t>
            </w:r>
          </w:p>
          <w:p w14:paraId="01AC7D6B" w14:textId="77777777" w:rsidR="00596F75" w:rsidRPr="00596F75" w:rsidRDefault="00596F75" w:rsidP="00596F75">
            <w:pPr>
              <w:spacing w:after="0"/>
              <w:rPr>
                <w:rFonts w:ascii="Times" w:eastAsia="Batang" w:hAnsi="Times" w:cs="Times"/>
              </w:rPr>
            </w:pPr>
            <w:r w:rsidRPr="00596F75">
              <w:rPr>
                <w:rFonts w:ascii="Times" w:eastAsia="Batang" w:hAnsi="Times" w:cs="Times"/>
              </w:rPr>
              <w:t>From RAN1 perspective, the CFR for broadcast reception of RRC_IDLE/INACTIVE UEs, includes at least the following configurations:</w:t>
            </w:r>
          </w:p>
          <w:p w14:paraId="51542A5E" w14:textId="77777777" w:rsidR="00596F75" w:rsidRPr="00596F75" w:rsidRDefault="00596F75" w:rsidP="00596F75">
            <w:pPr>
              <w:numPr>
                <w:ilvl w:val="0"/>
                <w:numId w:val="9"/>
              </w:numPr>
              <w:overflowPunct w:val="0"/>
              <w:autoSpaceDE w:val="0"/>
              <w:autoSpaceDN w:val="0"/>
              <w:adjustRightInd w:val="0"/>
              <w:spacing w:after="0"/>
              <w:ind w:left="1004"/>
              <w:textAlignment w:val="baseline"/>
              <w:rPr>
                <w:rFonts w:ascii="Times" w:eastAsia="Batang" w:hAnsi="Times" w:cs="Times"/>
                <w:lang w:eastAsia="x-none"/>
              </w:rPr>
            </w:pPr>
            <w:r w:rsidRPr="00596F75">
              <w:rPr>
                <w:rFonts w:ascii="Times" w:eastAsia="DengXian" w:hAnsi="Times" w:cs="Times"/>
                <w:lang w:eastAsia="zh-CN"/>
              </w:rPr>
              <w:t>One set of parameters configured for PDSCH for broadcast reception</w:t>
            </w:r>
            <w:r w:rsidRPr="00596F75">
              <w:rPr>
                <w:rFonts w:ascii="Times" w:eastAsia="Batang" w:hAnsi="Times" w:cs="Times"/>
                <w:lang w:eastAsia="x-none"/>
              </w:rPr>
              <w:t xml:space="preserve"> with GC-PDSCH</w:t>
            </w:r>
          </w:p>
          <w:p w14:paraId="24EA3058" w14:textId="77777777" w:rsidR="00596F75" w:rsidRPr="00596F75" w:rsidRDefault="00596F75" w:rsidP="00596F75">
            <w:pPr>
              <w:numPr>
                <w:ilvl w:val="0"/>
                <w:numId w:val="9"/>
              </w:numPr>
              <w:overflowPunct w:val="0"/>
              <w:autoSpaceDE w:val="0"/>
              <w:autoSpaceDN w:val="0"/>
              <w:adjustRightInd w:val="0"/>
              <w:spacing w:after="0"/>
              <w:ind w:left="810" w:hanging="166"/>
              <w:textAlignment w:val="baseline"/>
              <w:rPr>
                <w:rFonts w:ascii="Times" w:eastAsia="Batang" w:hAnsi="Times" w:cs="Times"/>
                <w:lang w:eastAsia="x-none"/>
              </w:rPr>
            </w:pPr>
            <w:r w:rsidRPr="00596F75">
              <w:rPr>
                <w:rFonts w:ascii="Times" w:eastAsia="DengXian" w:hAnsi="Times" w:cs="Times"/>
                <w:lang w:eastAsia="zh-CN"/>
              </w:rPr>
              <w:t xml:space="preserve">One set of parameters configured for PDCCH for broadcast reception </w:t>
            </w:r>
            <w:r w:rsidRPr="00596F75">
              <w:rPr>
                <w:rFonts w:ascii="Times" w:eastAsia="Batang" w:hAnsi="Times" w:cs="Times"/>
                <w:lang w:eastAsia="x-none"/>
              </w:rPr>
              <w:t>with GC-PDCCH</w:t>
            </w:r>
          </w:p>
          <w:p w14:paraId="474D626E" w14:textId="77777777" w:rsidR="00596F75" w:rsidRPr="00596F75" w:rsidRDefault="00596F75" w:rsidP="00596F75">
            <w:pPr>
              <w:numPr>
                <w:ilvl w:val="0"/>
                <w:numId w:val="9"/>
              </w:numPr>
              <w:overflowPunct w:val="0"/>
              <w:autoSpaceDE w:val="0"/>
              <w:autoSpaceDN w:val="0"/>
              <w:adjustRightInd w:val="0"/>
              <w:spacing w:after="0"/>
              <w:ind w:left="1004"/>
              <w:textAlignment w:val="baseline"/>
              <w:rPr>
                <w:rFonts w:ascii="Times" w:eastAsia="Batang" w:hAnsi="Times" w:cs="Times"/>
                <w:lang w:eastAsia="x-none"/>
              </w:rPr>
            </w:pPr>
            <w:r w:rsidRPr="00596F75">
              <w:rPr>
                <w:rFonts w:ascii="Times" w:eastAsia="Batang" w:hAnsi="Times" w:cs="Times"/>
                <w:lang w:eastAsia="x-none"/>
              </w:rPr>
              <w:t>FFS: whether some parameters configured for PDSCH/PDCCH are optional/needed for the supported cases of CFR.</w:t>
            </w:r>
          </w:p>
          <w:p w14:paraId="7EC5F438" w14:textId="77777777" w:rsidR="00596F75" w:rsidRPr="00596F75" w:rsidRDefault="00596F75" w:rsidP="00596F75">
            <w:pPr>
              <w:numPr>
                <w:ilvl w:val="0"/>
                <w:numId w:val="9"/>
              </w:numPr>
              <w:overflowPunct w:val="0"/>
              <w:autoSpaceDE w:val="0"/>
              <w:autoSpaceDN w:val="0"/>
              <w:adjustRightInd w:val="0"/>
              <w:spacing w:after="0"/>
              <w:ind w:left="1004"/>
              <w:textAlignment w:val="baseline"/>
              <w:rPr>
                <w:rFonts w:ascii="Times" w:eastAsia="Batang" w:hAnsi="Times" w:cs="Times"/>
                <w:lang w:eastAsia="x-none"/>
              </w:rPr>
            </w:pPr>
            <w:r w:rsidRPr="00596F75">
              <w:rPr>
                <w:rFonts w:ascii="Times" w:eastAsia="Batang" w:hAnsi="Times" w:cs="Times"/>
                <w:lang w:eastAsia="x-none"/>
              </w:rPr>
              <w:t xml:space="preserve">FFS: If necessary, depending on the cases supported, starting PRB and the number of PRBs </w:t>
            </w:r>
          </w:p>
          <w:p w14:paraId="60CA5CC2" w14:textId="0B36F585" w:rsidR="00163F8E" w:rsidRPr="00163F8E" w:rsidRDefault="00596F75" w:rsidP="00596F75">
            <w:pPr>
              <w:overflowPunct w:val="0"/>
              <w:autoSpaceDE w:val="0"/>
              <w:autoSpaceDN w:val="0"/>
              <w:adjustRightInd w:val="0"/>
              <w:spacing w:after="0"/>
              <w:textAlignment w:val="baseline"/>
              <w:rPr>
                <w:rFonts w:ascii="Times" w:eastAsia="Batang" w:hAnsi="Times" w:cs="Times"/>
                <w:lang w:eastAsia="x-none"/>
              </w:rPr>
            </w:pPr>
            <w:r w:rsidRPr="00596F75">
              <w:rPr>
                <w:rFonts w:ascii="Times" w:eastAsia="DengXian" w:hAnsi="Times" w:cs="Times"/>
                <w:lang w:eastAsia="zh-CN"/>
              </w:rPr>
              <w:t>The reference for starting PRB is Point A. (Following the same approach to determine reference for starting PRB as that defined in AI8.12.1.)</w:t>
            </w:r>
          </w:p>
        </w:tc>
      </w:tr>
    </w:tbl>
    <w:p w14:paraId="0AEC8955" w14:textId="77777777" w:rsidR="00D95304" w:rsidRDefault="00D95304" w:rsidP="00D95304">
      <w:pPr>
        <w:spacing w:afterLines="50" w:after="120" w:line="360" w:lineRule="auto"/>
        <w:ind w:firstLine="284"/>
        <w:jc w:val="both"/>
        <w:rPr>
          <w:sz w:val="22"/>
          <w:lang w:eastAsia="zh-TW"/>
        </w:rPr>
      </w:pPr>
    </w:p>
    <w:p w14:paraId="3BAE9A71" w14:textId="4E500F0A" w:rsidR="00D95304" w:rsidRDefault="00D95304" w:rsidP="000E2E78">
      <w:pPr>
        <w:spacing w:afterLines="50" w:after="120" w:line="360" w:lineRule="auto"/>
        <w:ind w:firstLine="284"/>
        <w:jc w:val="both"/>
        <w:rPr>
          <w:sz w:val="22"/>
          <w:lang w:eastAsia="zh-TW"/>
        </w:rPr>
      </w:pPr>
      <w:r>
        <w:rPr>
          <w:sz w:val="22"/>
          <w:lang w:eastAsia="zh-TW"/>
        </w:rPr>
        <w:t xml:space="preserve">In our opinion, </w:t>
      </w:r>
      <w:r w:rsidR="003B4786">
        <w:rPr>
          <w:sz w:val="22"/>
          <w:lang w:eastAsia="zh-TW"/>
        </w:rPr>
        <w:t xml:space="preserve">the parameters should all be configured in a </w:t>
      </w:r>
      <w:r w:rsidR="003B4786" w:rsidRPr="008A10DD">
        <w:rPr>
          <w:sz w:val="22"/>
          <w:lang w:eastAsia="zh-TW"/>
        </w:rPr>
        <w:t>CFR-Config</w:t>
      </w:r>
      <w:r w:rsidR="003B4786">
        <w:rPr>
          <w:sz w:val="22"/>
          <w:lang w:eastAsia="zh-TW"/>
        </w:rPr>
        <w:t xml:space="preserve"> </w:t>
      </w:r>
      <w:r>
        <w:rPr>
          <w:sz w:val="22"/>
          <w:lang w:eastAsia="zh-TW"/>
        </w:rPr>
        <w:t>RRC IE</w:t>
      </w:r>
      <w:r w:rsidR="00883769">
        <w:rPr>
          <w:sz w:val="22"/>
          <w:lang w:eastAsia="zh-TW"/>
        </w:rPr>
        <w:t>, which is a per-CFR configuration</w:t>
      </w:r>
      <w:r>
        <w:rPr>
          <w:sz w:val="22"/>
          <w:lang w:eastAsia="zh-TW"/>
        </w:rPr>
        <w:t xml:space="preserve">. </w:t>
      </w:r>
      <w:r w:rsidR="00883769">
        <w:rPr>
          <w:sz w:val="22"/>
          <w:lang w:eastAsia="zh-TW"/>
        </w:rPr>
        <w:t>If more than one broadcast service can be supported, a list of G-RNTI(s) that the UE will monitor on the CFR</w:t>
      </w:r>
      <w:r w:rsidR="007E0C4A">
        <w:rPr>
          <w:sz w:val="22"/>
          <w:lang w:eastAsia="zh-TW"/>
        </w:rPr>
        <w:t xml:space="preserve"> as well as the CFR-Config</w:t>
      </w:r>
      <w:r w:rsidR="00B66F8D">
        <w:rPr>
          <w:sz w:val="22"/>
          <w:lang w:eastAsia="zh-TW"/>
        </w:rPr>
        <w:t xml:space="preserve"> are signalled in </w:t>
      </w:r>
      <w:r w:rsidR="00712EE1">
        <w:rPr>
          <w:rFonts w:hint="eastAsia"/>
          <w:sz w:val="22"/>
          <w:lang w:eastAsia="zh-TW"/>
        </w:rPr>
        <w:t>SIB</w:t>
      </w:r>
      <w:r w:rsidR="00712EE1">
        <w:rPr>
          <w:sz w:val="22"/>
          <w:lang w:eastAsia="zh-TW"/>
        </w:rPr>
        <w:t xml:space="preserve">1 or </w:t>
      </w:r>
      <w:r w:rsidR="00B66F8D">
        <w:rPr>
          <w:sz w:val="22"/>
          <w:lang w:eastAsia="zh-TW"/>
        </w:rPr>
        <w:t xml:space="preserve">the </w:t>
      </w:r>
      <w:r w:rsidR="00E16C4F">
        <w:rPr>
          <w:sz w:val="22"/>
          <w:lang w:eastAsia="zh-TW"/>
        </w:rPr>
        <w:t xml:space="preserve">newly introduced </w:t>
      </w:r>
      <w:r w:rsidR="00B66F8D">
        <w:rPr>
          <w:sz w:val="22"/>
          <w:lang w:eastAsia="zh-TW"/>
        </w:rPr>
        <w:t>MBS-specific SIBx</w:t>
      </w:r>
      <w:r w:rsidR="00883769">
        <w:rPr>
          <w:sz w:val="22"/>
          <w:lang w:eastAsia="zh-TW"/>
        </w:rPr>
        <w:t xml:space="preserve">. </w:t>
      </w:r>
      <w:r w:rsidR="008A04A6">
        <w:rPr>
          <w:sz w:val="22"/>
          <w:lang w:eastAsia="zh-TW"/>
        </w:rPr>
        <w:t xml:space="preserve">The scheduling throughput may not be the first priority of broadcast reception of </w:t>
      </w:r>
      <w:r w:rsidR="00D61A4F">
        <w:rPr>
          <w:sz w:val="22"/>
          <w:lang w:eastAsia="zh-TW"/>
        </w:rPr>
        <w:t>a RRC_IDLE/ INACTIVE UE</w:t>
      </w:r>
      <w:r w:rsidR="008A04A6">
        <w:rPr>
          <w:sz w:val="22"/>
          <w:lang w:eastAsia="zh-TW"/>
        </w:rPr>
        <w:t xml:space="preserve">. </w:t>
      </w:r>
      <w:r w:rsidR="00D61A4F">
        <w:rPr>
          <w:sz w:val="22"/>
          <w:lang w:eastAsia="zh-TW"/>
        </w:rPr>
        <w:t xml:space="preserve">Otherwise, the UE may be requested to enter RRC_CONNECTED mode to obtain more resources for better scheduling capability. </w:t>
      </w:r>
      <w:r w:rsidR="008A04A6">
        <w:rPr>
          <w:sz w:val="22"/>
          <w:lang w:eastAsia="zh-TW"/>
        </w:rPr>
        <w:t xml:space="preserve">Therefore, </w:t>
      </w:r>
      <w:r w:rsidR="00DB5190">
        <w:rPr>
          <w:sz w:val="22"/>
          <w:lang w:eastAsia="zh-TW"/>
        </w:rPr>
        <w:t xml:space="preserve">for example </w:t>
      </w:r>
      <w:r w:rsidR="008A04A6">
        <w:rPr>
          <w:sz w:val="22"/>
          <w:lang w:eastAsia="zh-TW"/>
        </w:rPr>
        <w:t>f</w:t>
      </w:r>
      <w:r w:rsidR="001429C4">
        <w:rPr>
          <w:sz w:val="22"/>
          <w:lang w:eastAsia="zh-TW"/>
        </w:rPr>
        <w:t xml:space="preserve">or </w:t>
      </w:r>
      <w:r w:rsidR="001429C4" w:rsidRPr="001429C4">
        <w:rPr>
          <w:sz w:val="22"/>
          <w:lang w:eastAsia="zh-TW"/>
        </w:rPr>
        <w:t>pdsch-Config-Broadcast</w:t>
      </w:r>
      <w:r w:rsidR="001429C4">
        <w:rPr>
          <w:sz w:val="22"/>
          <w:lang w:eastAsia="zh-TW"/>
        </w:rPr>
        <w:t>, only the basic parameters in the current PDSCH-Config are necessary for broadcast reception for R</w:t>
      </w:r>
      <w:r w:rsidR="002A06D1">
        <w:rPr>
          <w:sz w:val="22"/>
          <w:lang w:eastAsia="zh-TW"/>
        </w:rPr>
        <w:t xml:space="preserve">RC_IDLE/ INACTIVE UEs, e.g. </w:t>
      </w:r>
      <w:r w:rsidR="002A06D1" w:rsidRPr="002A06D1">
        <w:rPr>
          <w:sz w:val="22"/>
          <w:lang w:eastAsia="zh-TW"/>
        </w:rPr>
        <w:t>pdsch-TimeDomainAllocationList</w:t>
      </w:r>
      <w:r w:rsidR="002A06D1">
        <w:rPr>
          <w:sz w:val="22"/>
          <w:lang w:eastAsia="zh-TW"/>
        </w:rPr>
        <w:t xml:space="preserve">, </w:t>
      </w:r>
      <w:r w:rsidR="002A06D1" w:rsidRPr="002A06D1">
        <w:rPr>
          <w:sz w:val="22"/>
          <w:lang w:eastAsia="zh-TW"/>
        </w:rPr>
        <w:t>resourceAllocation</w:t>
      </w:r>
      <w:r w:rsidR="002A06D1">
        <w:rPr>
          <w:sz w:val="22"/>
          <w:lang w:eastAsia="zh-TW"/>
        </w:rPr>
        <w:t xml:space="preserve">, </w:t>
      </w:r>
      <w:r w:rsidR="00436C0B">
        <w:rPr>
          <w:sz w:val="22"/>
          <w:lang w:eastAsia="zh-TW"/>
        </w:rPr>
        <w:t xml:space="preserve">and </w:t>
      </w:r>
      <w:r w:rsidR="002A06D1" w:rsidRPr="002A06D1">
        <w:rPr>
          <w:sz w:val="22"/>
          <w:lang w:eastAsia="zh-TW"/>
        </w:rPr>
        <w:t>rbg-Size</w:t>
      </w:r>
      <w:r w:rsidR="00436C0B">
        <w:rPr>
          <w:sz w:val="22"/>
          <w:lang w:eastAsia="zh-TW"/>
        </w:rPr>
        <w:t>, to simplify the implementation</w:t>
      </w:r>
      <w:r w:rsidR="002A06D1">
        <w:rPr>
          <w:sz w:val="22"/>
          <w:lang w:eastAsia="zh-TW"/>
        </w:rPr>
        <w:t>.</w:t>
      </w:r>
      <w:r w:rsidR="00D61A4F">
        <w:rPr>
          <w:sz w:val="22"/>
          <w:lang w:eastAsia="zh-TW"/>
        </w:rPr>
        <w:t xml:space="preserve"> </w:t>
      </w:r>
    </w:p>
    <w:p w14:paraId="3807D515" w14:textId="14CA6925" w:rsidR="005511B7" w:rsidRDefault="005511B7" w:rsidP="00531051">
      <w:pPr>
        <w:spacing w:afterLines="50" w:after="120" w:line="360" w:lineRule="auto"/>
        <w:jc w:val="both"/>
        <w:rPr>
          <w:b/>
          <w:sz w:val="22"/>
          <w:szCs w:val="22"/>
          <w:lang w:eastAsia="zh-TW"/>
        </w:rPr>
      </w:pPr>
      <w:r w:rsidRPr="00B21C8F">
        <w:rPr>
          <w:rFonts w:hint="eastAsia"/>
          <w:b/>
          <w:sz w:val="22"/>
          <w:szCs w:val="22"/>
          <w:lang w:eastAsia="zh-TW"/>
        </w:rPr>
        <w:lastRenderedPageBreak/>
        <w:t xml:space="preserve">Proposal </w:t>
      </w:r>
      <w:r w:rsidR="00D26B20">
        <w:rPr>
          <w:b/>
          <w:sz w:val="22"/>
          <w:szCs w:val="22"/>
          <w:lang w:eastAsia="zh-TW"/>
        </w:rPr>
        <w:t>1</w:t>
      </w:r>
      <w:r w:rsidRPr="00B21C8F">
        <w:rPr>
          <w:rFonts w:hint="eastAsia"/>
          <w:b/>
          <w:sz w:val="22"/>
          <w:szCs w:val="22"/>
          <w:lang w:eastAsia="zh-TW"/>
        </w:rPr>
        <w:t xml:space="preserve">: </w:t>
      </w:r>
      <w:r w:rsidR="005A477F">
        <w:rPr>
          <w:b/>
          <w:sz w:val="22"/>
          <w:szCs w:val="22"/>
          <w:lang w:eastAsia="zh-TW"/>
        </w:rPr>
        <w:t>O</w:t>
      </w:r>
      <w:r w:rsidR="00DB5190" w:rsidRPr="00DB5190">
        <w:rPr>
          <w:b/>
          <w:sz w:val="22"/>
          <w:szCs w:val="22"/>
          <w:lang w:eastAsia="zh-TW"/>
        </w:rPr>
        <w:t>nly the basic parameters in the current PDSCH-Config are necessary for broadcast reception for RRC_IDLE/ INACTIVE UEs, e.g. pdsch-TimeDomainAllocationList, resourceAllocation, and rbg-Size, to simplify the implementation</w:t>
      </w:r>
      <w:r w:rsidRPr="00B21C8F">
        <w:rPr>
          <w:b/>
          <w:sz w:val="22"/>
          <w:szCs w:val="22"/>
          <w:lang w:eastAsia="zh-TW"/>
        </w:rPr>
        <w:t xml:space="preserve">.  </w:t>
      </w:r>
    </w:p>
    <w:p w14:paraId="70869F89" w14:textId="77777777" w:rsidR="003B4786" w:rsidRDefault="003B4786" w:rsidP="00531051">
      <w:pPr>
        <w:spacing w:afterLines="50" w:after="120" w:line="360" w:lineRule="auto"/>
        <w:jc w:val="both"/>
        <w:rPr>
          <w:b/>
          <w:sz w:val="22"/>
          <w:szCs w:val="22"/>
          <w:lang w:eastAsia="zh-TW"/>
        </w:rPr>
      </w:pPr>
    </w:p>
    <w:p w14:paraId="7EA145BF" w14:textId="56923650" w:rsidR="00714670" w:rsidRDefault="00215B4C" w:rsidP="00215B4C">
      <w:pPr>
        <w:pStyle w:val="2"/>
        <w:spacing w:before="0" w:afterLines="50" w:after="120" w:line="360" w:lineRule="auto"/>
        <w:ind w:left="567" w:hanging="566"/>
        <w:jc w:val="both"/>
        <w:rPr>
          <w:b/>
          <w:sz w:val="28"/>
          <w:lang w:eastAsia="zh-TW"/>
        </w:rPr>
      </w:pPr>
      <w:r>
        <w:rPr>
          <w:b/>
          <w:sz w:val="28"/>
          <w:lang w:eastAsia="zh-TW"/>
        </w:rPr>
        <w:t>2-1</w:t>
      </w:r>
      <w:r w:rsidRPr="00B21C8F">
        <w:rPr>
          <w:b/>
          <w:sz w:val="28"/>
          <w:lang w:eastAsia="zh-TW"/>
        </w:rPr>
        <w:t xml:space="preserve">. </w:t>
      </w:r>
      <w:r w:rsidR="002D4452" w:rsidRPr="002D4452">
        <w:rPr>
          <w:b/>
          <w:sz w:val="28"/>
          <w:lang w:eastAsia="zh-TW"/>
        </w:rPr>
        <w:t>MCCH change notification indication</w:t>
      </w:r>
      <w:r w:rsidRPr="00B21C8F">
        <w:rPr>
          <w:b/>
          <w:sz w:val="28"/>
          <w:lang w:eastAsia="zh-TW"/>
        </w:rPr>
        <w:t xml:space="preserve"> </w:t>
      </w:r>
    </w:p>
    <w:p w14:paraId="423A74E7" w14:textId="5A373483" w:rsidR="007D76CF" w:rsidRDefault="007D76CF" w:rsidP="007D76CF">
      <w:pPr>
        <w:spacing w:afterLines="50" w:after="120" w:line="360" w:lineRule="auto"/>
        <w:ind w:firstLine="284"/>
        <w:jc w:val="both"/>
        <w:rPr>
          <w:sz w:val="22"/>
          <w:lang w:eastAsia="zh-TW"/>
        </w:rPr>
      </w:pPr>
      <w:r>
        <w:rPr>
          <w:sz w:val="22"/>
          <w:lang w:eastAsia="zh-TW"/>
        </w:rPr>
        <w:t xml:space="preserve">The following agreement is reached at the RAN1#105-e meeting [6],  </w:t>
      </w:r>
    </w:p>
    <w:tbl>
      <w:tblPr>
        <w:tblStyle w:val="af4"/>
        <w:tblW w:w="0" w:type="auto"/>
        <w:tblLook w:val="04A0" w:firstRow="1" w:lastRow="0" w:firstColumn="1" w:lastColumn="0" w:noHBand="0" w:noVBand="1"/>
      </w:tblPr>
      <w:tblGrid>
        <w:gridCol w:w="9629"/>
      </w:tblGrid>
      <w:tr w:rsidR="007D76CF" w14:paraId="1328798C" w14:textId="77777777" w:rsidTr="007D76CF">
        <w:tc>
          <w:tcPr>
            <w:tcW w:w="9629" w:type="dxa"/>
          </w:tcPr>
          <w:p w14:paraId="58F1F8C4" w14:textId="48C9EA51" w:rsidR="00676AE5" w:rsidRPr="00676AE5" w:rsidRDefault="00676AE5" w:rsidP="007D76CF">
            <w:pPr>
              <w:rPr>
                <w:highlight w:val="green"/>
                <w:u w:val="single"/>
                <w:lang w:eastAsia="zh-TW"/>
              </w:rPr>
            </w:pPr>
            <w:r w:rsidRPr="00676AE5">
              <w:rPr>
                <w:sz w:val="22"/>
                <w:u w:val="single"/>
                <w:lang w:eastAsia="zh-TW"/>
              </w:rPr>
              <w:t>RAN1#105-e</w:t>
            </w:r>
          </w:p>
          <w:p w14:paraId="47F2738D" w14:textId="54C65D31" w:rsidR="007D76CF" w:rsidRPr="00A37128" w:rsidRDefault="007D76CF" w:rsidP="007D76CF">
            <w:pPr>
              <w:rPr>
                <w:highlight w:val="green"/>
                <w:lang w:eastAsia="x-none"/>
              </w:rPr>
            </w:pPr>
            <w:r w:rsidRPr="006D0048">
              <w:rPr>
                <w:highlight w:val="green"/>
                <w:lang w:eastAsia="x-none"/>
              </w:rPr>
              <w:t>Agreement:</w:t>
            </w:r>
          </w:p>
          <w:p w14:paraId="3B47D4F2" w14:textId="77777777" w:rsidR="007D76CF" w:rsidRDefault="007D76CF" w:rsidP="007D76CF">
            <w:r w:rsidRPr="007A7A56">
              <w:rPr>
                <w:lang w:eastAsia="x-none"/>
              </w:rPr>
              <w:t xml:space="preserve">For RRC_IDLE/RRC_INACTIVE UEs, for broadcast reception, </w:t>
            </w:r>
            <w:r>
              <w:rPr>
                <w:lang w:eastAsia="x-none"/>
              </w:rPr>
              <w:t xml:space="preserve">study the </w:t>
            </w:r>
            <w:r>
              <w:t>following alternatives for MCCH change notification indication</w:t>
            </w:r>
            <w:r w:rsidRPr="00B93E9C">
              <w:t xml:space="preserve"> due to session start</w:t>
            </w:r>
            <w:r>
              <w:t>:</w:t>
            </w:r>
          </w:p>
          <w:p w14:paraId="4DC110E5" w14:textId="77777777" w:rsidR="007D76CF" w:rsidRPr="00944438" w:rsidRDefault="007D76CF" w:rsidP="007D76CF">
            <w:pPr>
              <w:numPr>
                <w:ilvl w:val="0"/>
                <w:numId w:val="10"/>
              </w:numPr>
              <w:spacing w:after="0"/>
              <w:rPr>
                <w:lang w:eastAsia="x-none"/>
              </w:rPr>
            </w:pPr>
            <w:r w:rsidRPr="00944438">
              <w:rPr>
                <w:lang w:eastAsia="x-none"/>
              </w:rPr>
              <w:t xml:space="preserve">Alt 1: Define a dedicated </w:t>
            </w:r>
            <w:r w:rsidRPr="00A37128">
              <w:rPr>
                <w:lang w:eastAsia="x-none"/>
              </w:rPr>
              <w:t>RNTI</w:t>
            </w:r>
            <w:r w:rsidRPr="00944438">
              <w:rPr>
                <w:lang w:eastAsia="x-none"/>
              </w:rPr>
              <w:t xml:space="preserve"> to scramble the CRC of a DCI indicating a MCCH change notification;</w:t>
            </w:r>
          </w:p>
          <w:p w14:paraId="02B1F7E3" w14:textId="77777777" w:rsidR="007D76CF" w:rsidRPr="00944438" w:rsidRDefault="007D76CF" w:rsidP="007D76CF">
            <w:pPr>
              <w:numPr>
                <w:ilvl w:val="0"/>
                <w:numId w:val="10"/>
              </w:numPr>
              <w:spacing w:after="0"/>
              <w:rPr>
                <w:lang w:eastAsia="x-none"/>
              </w:rPr>
            </w:pPr>
            <w:r w:rsidRPr="00944438">
              <w:rPr>
                <w:lang w:eastAsia="x-none"/>
              </w:rPr>
              <w:t>Alt 2: Use of a field in a DCI format scheduling a MCCH without a dedicated RNTI for MCCH change notification;</w:t>
            </w:r>
          </w:p>
          <w:p w14:paraId="63CD34F5" w14:textId="77777777" w:rsidR="007D76CF" w:rsidRDefault="007D76CF" w:rsidP="007D76CF">
            <w:pPr>
              <w:rPr>
                <w:lang w:eastAsia="x-none"/>
              </w:rPr>
            </w:pPr>
            <w:r w:rsidRPr="00944438">
              <w:rPr>
                <w:lang w:eastAsia="x-none"/>
              </w:rPr>
              <w:t>Other solutions are not precluded and it is also not precluded whether to support both Alt1 and Alt2.</w:t>
            </w:r>
          </w:p>
          <w:p w14:paraId="464D09D8" w14:textId="0E364289" w:rsidR="0077032A" w:rsidRPr="00676AE5" w:rsidRDefault="0077032A" w:rsidP="0077032A">
            <w:pPr>
              <w:rPr>
                <w:highlight w:val="green"/>
                <w:u w:val="single"/>
                <w:lang w:eastAsia="zh-TW"/>
              </w:rPr>
            </w:pPr>
            <w:r>
              <w:rPr>
                <w:sz w:val="22"/>
                <w:u w:val="single"/>
                <w:lang w:eastAsia="zh-TW"/>
              </w:rPr>
              <w:t>RAN1#106b</w:t>
            </w:r>
            <w:r w:rsidRPr="00676AE5">
              <w:rPr>
                <w:sz w:val="22"/>
                <w:u w:val="single"/>
                <w:lang w:eastAsia="zh-TW"/>
              </w:rPr>
              <w:t>-e</w:t>
            </w:r>
          </w:p>
          <w:p w14:paraId="3566ED18" w14:textId="77777777" w:rsidR="00DF47BC" w:rsidRPr="00DF47BC" w:rsidRDefault="00DF47BC" w:rsidP="00DF47BC">
            <w:pPr>
              <w:spacing w:after="0"/>
              <w:rPr>
                <w:rFonts w:ascii="Times" w:eastAsia="Batang" w:hAnsi="Times"/>
                <w:szCs w:val="24"/>
                <w:lang w:eastAsia="x-none"/>
              </w:rPr>
            </w:pPr>
            <w:r w:rsidRPr="00DF47BC">
              <w:rPr>
                <w:rFonts w:ascii="Times" w:eastAsia="Batang" w:hAnsi="Times"/>
                <w:szCs w:val="24"/>
                <w:highlight w:val="darkYellow"/>
                <w:lang w:eastAsia="x-none"/>
              </w:rPr>
              <w:t>Working assumption:</w:t>
            </w:r>
          </w:p>
          <w:p w14:paraId="48A28BDB" w14:textId="77777777" w:rsidR="00DF47BC" w:rsidRPr="00DF47BC" w:rsidRDefault="00DF47BC" w:rsidP="00DF47BC">
            <w:pPr>
              <w:spacing w:after="0"/>
              <w:rPr>
                <w:rFonts w:ascii="Times" w:eastAsia="Batang" w:hAnsi="Times"/>
                <w:szCs w:val="24"/>
                <w:lang w:eastAsia="x-none"/>
              </w:rPr>
            </w:pPr>
            <w:r w:rsidRPr="00DF47BC">
              <w:rPr>
                <w:rFonts w:ascii="Times" w:eastAsia="Batang" w:hAnsi="Times"/>
                <w:szCs w:val="24"/>
                <w:lang w:eastAsia="x-none"/>
              </w:rPr>
              <w:t>Alt 2 (from previous agreement) is supported for broadcast reception with RRC_IDLE/RRC_INACTIVE UEs for the notification of MCCH configuration changes.</w:t>
            </w:r>
          </w:p>
          <w:p w14:paraId="31408484" w14:textId="2B14A9F2" w:rsidR="00676AE5" w:rsidRPr="00DF47BC" w:rsidRDefault="00DF47BC" w:rsidP="007D76CF">
            <w:pPr>
              <w:numPr>
                <w:ilvl w:val="0"/>
                <w:numId w:val="11"/>
              </w:numPr>
              <w:overflowPunct w:val="0"/>
              <w:autoSpaceDE w:val="0"/>
              <w:autoSpaceDN w:val="0"/>
              <w:adjustRightInd w:val="0"/>
              <w:spacing w:after="0"/>
              <w:textAlignment w:val="baseline"/>
              <w:rPr>
                <w:rFonts w:ascii="Times" w:eastAsia="Batang" w:hAnsi="Times"/>
                <w:szCs w:val="24"/>
                <w:lang w:eastAsia="x-none"/>
              </w:rPr>
            </w:pPr>
            <w:r w:rsidRPr="00DF47BC">
              <w:rPr>
                <w:rFonts w:ascii="Times" w:eastAsia="Batang" w:hAnsi="Times"/>
                <w:szCs w:val="24"/>
                <w:lang w:eastAsia="x-none"/>
              </w:rPr>
              <w:t>Send an LS to RAN2 with the mechanism agreed in RAN1</w:t>
            </w:r>
          </w:p>
        </w:tc>
      </w:tr>
    </w:tbl>
    <w:p w14:paraId="2E07CB6B" w14:textId="77777777" w:rsidR="007D76CF" w:rsidRDefault="007D76CF" w:rsidP="007D76CF">
      <w:pPr>
        <w:spacing w:afterLines="50" w:after="120" w:line="360" w:lineRule="auto"/>
        <w:ind w:firstLine="284"/>
        <w:jc w:val="both"/>
        <w:rPr>
          <w:sz w:val="22"/>
          <w:lang w:eastAsia="zh-TW"/>
        </w:rPr>
      </w:pPr>
    </w:p>
    <w:p w14:paraId="12E678AF" w14:textId="750D2F22" w:rsidR="007D76CF" w:rsidRPr="007D76CF" w:rsidRDefault="007D76CF" w:rsidP="007D76CF">
      <w:pPr>
        <w:spacing w:afterLines="50" w:after="120" w:line="360" w:lineRule="auto"/>
        <w:ind w:firstLine="284"/>
        <w:jc w:val="both"/>
        <w:rPr>
          <w:sz w:val="22"/>
          <w:lang w:eastAsia="zh-TW"/>
        </w:rPr>
      </w:pPr>
      <w:r>
        <w:rPr>
          <w:sz w:val="22"/>
          <w:lang w:eastAsia="zh-TW"/>
        </w:rPr>
        <w:t>For MCCH change notification indication, two alternatives are given</w:t>
      </w:r>
      <w:r w:rsidR="00567775">
        <w:rPr>
          <w:sz w:val="22"/>
          <w:lang w:eastAsia="zh-TW"/>
        </w:rPr>
        <w:t xml:space="preserve"> at the RAN1#105-e meeting</w:t>
      </w:r>
      <w:r>
        <w:rPr>
          <w:sz w:val="22"/>
          <w:lang w:eastAsia="zh-TW"/>
        </w:rPr>
        <w:t>. Alt 1 uses a dedicated RNTI to scramble the CRC of a DCI indicating a MCCH change notification</w:t>
      </w:r>
      <w:r w:rsidR="00F46048">
        <w:rPr>
          <w:sz w:val="22"/>
          <w:lang w:eastAsia="zh-TW"/>
        </w:rPr>
        <w:t xml:space="preserve">. A working assumption is made at the RAN1#106b-e meeting that Alt 2 is supported. Alt 1 </w:t>
      </w:r>
      <w:r w:rsidR="00E267BD">
        <w:rPr>
          <w:sz w:val="22"/>
          <w:lang w:eastAsia="zh-TW"/>
        </w:rPr>
        <w:t xml:space="preserve">is not preferred in our opinion because it requires an </w:t>
      </w:r>
      <w:r w:rsidR="00E267BD" w:rsidRPr="00E267BD">
        <w:rPr>
          <w:sz w:val="22"/>
          <w:lang w:eastAsia="zh-TW"/>
        </w:rPr>
        <w:t xml:space="preserve">RRC_IDLE/RRC_INACTIVE </w:t>
      </w:r>
      <w:r w:rsidR="00E267BD">
        <w:rPr>
          <w:sz w:val="22"/>
          <w:lang w:eastAsia="zh-TW"/>
        </w:rPr>
        <w:t xml:space="preserve">UE to constantly monitor an </w:t>
      </w:r>
      <w:r w:rsidR="008F387E">
        <w:rPr>
          <w:sz w:val="22"/>
          <w:lang w:eastAsia="zh-TW"/>
        </w:rPr>
        <w:t xml:space="preserve">additional </w:t>
      </w:r>
      <w:r w:rsidR="00E267BD">
        <w:rPr>
          <w:sz w:val="22"/>
          <w:lang w:eastAsia="zh-TW"/>
        </w:rPr>
        <w:t xml:space="preserve">DCI with </w:t>
      </w:r>
      <w:r w:rsidR="00B734B8">
        <w:rPr>
          <w:sz w:val="22"/>
          <w:lang w:eastAsia="zh-TW"/>
        </w:rPr>
        <w:t xml:space="preserve">CRC </w:t>
      </w:r>
      <w:r w:rsidR="00E267BD">
        <w:rPr>
          <w:sz w:val="22"/>
          <w:lang w:eastAsia="zh-TW"/>
        </w:rPr>
        <w:t xml:space="preserve">scramble by </w:t>
      </w:r>
      <w:r w:rsidR="00E242C6">
        <w:rPr>
          <w:sz w:val="22"/>
          <w:lang w:eastAsia="zh-TW"/>
        </w:rPr>
        <w:t>an</w:t>
      </w:r>
      <w:r w:rsidR="00E267BD">
        <w:rPr>
          <w:sz w:val="22"/>
          <w:lang w:eastAsia="zh-TW"/>
        </w:rPr>
        <w:t xml:space="preserve"> </w:t>
      </w:r>
      <w:r w:rsidR="008F387E">
        <w:rPr>
          <w:sz w:val="22"/>
          <w:lang w:eastAsia="zh-TW"/>
        </w:rPr>
        <w:t xml:space="preserve">additional </w:t>
      </w:r>
      <w:r w:rsidR="00E267BD">
        <w:rPr>
          <w:sz w:val="22"/>
          <w:lang w:eastAsia="zh-TW"/>
        </w:rPr>
        <w:t xml:space="preserve">RNTI. </w:t>
      </w:r>
      <w:r w:rsidR="002E7CCC">
        <w:rPr>
          <w:sz w:val="22"/>
          <w:lang w:eastAsia="zh-TW"/>
        </w:rPr>
        <w:t xml:space="preserve">In this case, power consumption is increased due to the extra monitoring of another RNTI. </w:t>
      </w:r>
      <w:r w:rsidR="006C09DE">
        <w:rPr>
          <w:sz w:val="22"/>
          <w:lang w:eastAsia="zh-TW"/>
        </w:rPr>
        <w:t xml:space="preserve">Instead, Alt 2 is preferred. Because </w:t>
      </w:r>
      <w:r w:rsidR="00531C7D" w:rsidRPr="00531C7D">
        <w:rPr>
          <w:sz w:val="22"/>
          <w:lang w:eastAsia="zh-TW"/>
        </w:rPr>
        <w:t>the DCI size of GC-PDCCH scheduling a GC-PDSCH carrying MCCH/MTCH is aligned with DCI format 1_0 with CRC scrambled by C-RNTI in the CSS</w:t>
      </w:r>
      <w:r w:rsidR="007D664B">
        <w:rPr>
          <w:sz w:val="22"/>
          <w:lang w:eastAsia="zh-TW"/>
        </w:rPr>
        <w:t>, some field</w:t>
      </w:r>
      <w:r w:rsidR="00AF5930">
        <w:rPr>
          <w:sz w:val="22"/>
          <w:lang w:eastAsia="zh-TW"/>
        </w:rPr>
        <w:t>(</w:t>
      </w:r>
      <w:r w:rsidR="007D664B">
        <w:rPr>
          <w:sz w:val="22"/>
          <w:lang w:eastAsia="zh-TW"/>
        </w:rPr>
        <w:t>s</w:t>
      </w:r>
      <w:r w:rsidR="00AF5930">
        <w:rPr>
          <w:sz w:val="22"/>
          <w:lang w:eastAsia="zh-TW"/>
        </w:rPr>
        <w:t>)</w:t>
      </w:r>
      <w:r w:rsidR="00804A5B">
        <w:rPr>
          <w:sz w:val="22"/>
          <w:lang w:eastAsia="zh-TW"/>
        </w:rPr>
        <w:t xml:space="preserve">, e.g. </w:t>
      </w:r>
      <w:r w:rsidR="00857D34">
        <w:rPr>
          <w:sz w:val="22"/>
          <w:lang w:eastAsia="zh-TW"/>
        </w:rPr>
        <w:t xml:space="preserve">one or more </w:t>
      </w:r>
      <w:r w:rsidR="00F324C3">
        <w:rPr>
          <w:sz w:val="22"/>
          <w:lang w:eastAsia="zh-TW"/>
        </w:rPr>
        <w:t>HARQ feedback</w:t>
      </w:r>
      <w:r w:rsidR="007D664B">
        <w:rPr>
          <w:sz w:val="22"/>
          <w:lang w:eastAsia="zh-TW"/>
        </w:rPr>
        <w:t xml:space="preserve"> </w:t>
      </w:r>
      <w:r w:rsidR="00804A5B">
        <w:rPr>
          <w:sz w:val="22"/>
          <w:lang w:eastAsia="zh-TW"/>
        </w:rPr>
        <w:t>related field</w:t>
      </w:r>
      <w:r w:rsidR="0069473D">
        <w:rPr>
          <w:sz w:val="22"/>
          <w:lang w:eastAsia="zh-TW"/>
        </w:rPr>
        <w:t xml:space="preserve"> (if HARQ </w:t>
      </w:r>
      <w:r w:rsidR="0069473D">
        <w:rPr>
          <w:rFonts w:hint="eastAsia"/>
          <w:sz w:val="22"/>
          <w:lang w:eastAsia="zh-TW"/>
        </w:rPr>
        <w:t xml:space="preserve">operation </w:t>
      </w:r>
      <w:r w:rsidR="0069473D">
        <w:rPr>
          <w:sz w:val="22"/>
          <w:lang w:eastAsia="zh-TW"/>
        </w:rPr>
        <w:t>is not supported for broadcast)</w:t>
      </w:r>
      <w:r w:rsidR="00804A5B">
        <w:rPr>
          <w:sz w:val="22"/>
          <w:lang w:eastAsia="zh-TW"/>
        </w:rPr>
        <w:t xml:space="preserve">, </w:t>
      </w:r>
      <w:r w:rsidR="00062F77">
        <w:rPr>
          <w:sz w:val="22"/>
          <w:lang w:eastAsia="zh-TW"/>
        </w:rPr>
        <w:t xml:space="preserve">in DCI format 1_0 with CRC scrambled by C-RNTI </w:t>
      </w:r>
      <w:r w:rsidR="007D664B">
        <w:rPr>
          <w:sz w:val="22"/>
          <w:lang w:eastAsia="zh-TW"/>
        </w:rPr>
        <w:t>can be transformed</w:t>
      </w:r>
      <w:r w:rsidR="00B00BF1">
        <w:rPr>
          <w:sz w:val="22"/>
          <w:lang w:eastAsia="zh-TW"/>
        </w:rPr>
        <w:t xml:space="preserve"> or re</w:t>
      </w:r>
      <w:r w:rsidR="00EB10EA">
        <w:rPr>
          <w:sz w:val="22"/>
          <w:lang w:eastAsia="zh-TW"/>
        </w:rPr>
        <w:t>-</w:t>
      </w:r>
      <w:r w:rsidR="00B00BF1">
        <w:rPr>
          <w:sz w:val="22"/>
          <w:lang w:eastAsia="zh-TW"/>
        </w:rPr>
        <w:t>interpreted</w:t>
      </w:r>
      <w:r w:rsidR="007D664B">
        <w:rPr>
          <w:sz w:val="22"/>
          <w:lang w:eastAsia="zh-TW"/>
        </w:rPr>
        <w:t xml:space="preserve"> as </w:t>
      </w:r>
      <w:r w:rsidR="00AE46CE">
        <w:rPr>
          <w:sz w:val="22"/>
          <w:lang w:eastAsia="zh-TW"/>
        </w:rPr>
        <w:t xml:space="preserve">the </w:t>
      </w:r>
      <w:r w:rsidR="007D664B" w:rsidRPr="007D664B">
        <w:rPr>
          <w:sz w:val="22"/>
          <w:lang w:eastAsia="zh-TW"/>
        </w:rPr>
        <w:t>MCCH change notification indication</w:t>
      </w:r>
      <w:r w:rsidR="00B91631">
        <w:rPr>
          <w:sz w:val="22"/>
          <w:lang w:eastAsia="zh-TW"/>
        </w:rPr>
        <w:t xml:space="preserve"> field</w:t>
      </w:r>
      <w:r w:rsidR="007D664B">
        <w:rPr>
          <w:sz w:val="22"/>
          <w:lang w:eastAsia="zh-TW"/>
        </w:rPr>
        <w:t xml:space="preserve">. </w:t>
      </w:r>
    </w:p>
    <w:p w14:paraId="414AB033" w14:textId="1EE4A185" w:rsidR="0090700A" w:rsidRDefault="009547C6" w:rsidP="009547C6">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D26B20">
        <w:rPr>
          <w:b/>
          <w:sz w:val="22"/>
          <w:szCs w:val="22"/>
          <w:lang w:eastAsia="zh-TW"/>
        </w:rPr>
        <w:t>2</w:t>
      </w:r>
      <w:r w:rsidRPr="00B21C8F">
        <w:rPr>
          <w:rFonts w:hint="eastAsia"/>
          <w:b/>
          <w:sz w:val="22"/>
          <w:szCs w:val="22"/>
          <w:lang w:eastAsia="zh-TW"/>
        </w:rPr>
        <w:t xml:space="preserve">: </w:t>
      </w:r>
      <w:r w:rsidR="00B82C34">
        <w:rPr>
          <w:b/>
          <w:sz w:val="22"/>
          <w:szCs w:val="22"/>
          <w:lang w:eastAsia="zh-TW"/>
        </w:rPr>
        <w:t>Confirm the working assumption</w:t>
      </w:r>
      <w:r w:rsidR="007C6501">
        <w:rPr>
          <w:b/>
          <w:sz w:val="22"/>
          <w:szCs w:val="22"/>
          <w:lang w:eastAsia="zh-TW"/>
        </w:rPr>
        <w:t>:</w:t>
      </w:r>
      <w:r w:rsidR="00B82C34">
        <w:rPr>
          <w:b/>
          <w:sz w:val="22"/>
          <w:szCs w:val="22"/>
          <w:lang w:eastAsia="zh-TW"/>
        </w:rPr>
        <w:t xml:space="preserve"> </w:t>
      </w:r>
      <w:r w:rsidR="000D63C0" w:rsidRPr="000D63C0">
        <w:rPr>
          <w:b/>
          <w:sz w:val="22"/>
          <w:szCs w:val="22"/>
          <w:lang w:eastAsia="zh-TW"/>
        </w:rPr>
        <w:t>Alt 2 is supported for broadcast reception with RRC_IDLE/RRC_INACTIVE UEs for the notification of MCCH configuration changes.</w:t>
      </w:r>
      <w:r>
        <w:rPr>
          <w:b/>
          <w:sz w:val="22"/>
          <w:szCs w:val="22"/>
          <w:lang w:eastAsia="zh-TW"/>
        </w:rPr>
        <w:t xml:space="preserve"> </w:t>
      </w: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5AA8D054" w14:textId="59C302D1" w:rsidR="000102EE" w:rsidRDefault="000102EE" w:rsidP="000102EE">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D26B20">
        <w:rPr>
          <w:b/>
          <w:sz w:val="22"/>
          <w:szCs w:val="22"/>
          <w:lang w:eastAsia="zh-TW"/>
        </w:rPr>
        <w:t>1</w:t>
      </w:r>
      <w:r w:rsidRPr="00B21C8F">
        <w:rPr>
          <w:rFonts w:hint="eastAsia"/>
          <w:b/>
          <w:sz w:val="22"/>
          <w:szCs w:val="22"/>
          <w:lang w:eastAsia="zh-TW"/>
        </w:rPr>
        <w:t xml:space="preserve">: </w:t>
      </w:r>
      <w:r>
        <w:rPr>
          <w:b/>
          <w:sz w:val="22"/>
          <w:szCs w:val="22"/>
          <w:lang w:eastAsia="zh-TW"/>
        </w:rPr>
        <w:t>O</w:t>
      </w:r>
      <w:r w:rsidRPr="00DB5190">
        <w:rPr>
          <w:b/>
          <w:sz w:val="22"/>
          <w:szCs w:val="22"/>
          <w:lang w:eastAsia="zh-TW"/>
        </w:rPr>
        <w:t>nly the basic parameters in the current PDSCH-Config are necessary for broadcast reception for RRC_IDLE/ INACTIVE UEs, e.g. pdsch-TimeDomainAllocationList, resourceAllocation, and rbg-Size, to simplify the implementation</w:t>
      </w:r>
      <w:r w:rsidRPr="00B21C8F">
        <w:rPr>
          <w:b/>
          <w:sz w:val="22"/>
          <w:szCs w:val="22"/>
          <w:lang w:eastAsia="zh-TW"/>
        </w:rPr>
        <w:t xml:space="preserve">.  </w:t>
      </w:r>
    </w:p>
    <w:p w14:paraId="3EDC1E28" w14:textId="77777777" w:rsidR="0046100A" w:rsidRDefault="0046100A" w:rsidP="0046100A">
      <w:pPr>
        <w:spacing w:afterLines="50" w:after="120" w:line="360" w:lineRule="auto"/>
        <w:jc w:val="both"/>
        <w:rPr>
          <w:b/>
          <w:sz w:val="22"/>
          <w:szCs w:val="22"/>
          <w:lang w:eastAsia="zh-TW"/>
        </w:rPr>
      </w:pPr>
      <w:r w:rsidRPr="00B21C8F">
        <w:rPr>
          <w:rFonts w:hint="eastAsia"/>
          <w:b/>
          <w:sz w:val="22"/>
          <w:szCs w:val="22"/>
          <w:lang w:eastAsia="zh-TW"/>
        </w:rPr>
        <w:lastRenderedPageBreak/>
        <w:t xml:space="preserve">Proposal </w:t>
      </w:r>
      <w:r>
        <w:rPr>
          <w:b/>
          <w:sz w:val="22"/>
          <w:szCs w:val="22"/>
          <w:lang w:eastAsia="zh-TW"/>
        </w:rPr>
        <w:t>2</w:t>
      </w:r>
      <w:r w:rsidRPr="00B21C8F">
        <w:rPr>
          <w:rFonts w:hint="eastAsia"/>
          <w:b/>
          <w:sz w:val="22"/>
          <w:szCs w:val="22"/>
          <w:lang w:eastAsia="zh-TW"/>
        </w:rPr>
        <w:t xml:space="preserve">: </w:t>
      </w:r>
      <w:r>
        <w:rPr>
          <w:b/>
          <w:sz w:val="22"/>
          <w:szCs w:val="22"/>
          <w:lang w:eastAsia="zh-TW"/>
        </w:rPr>
        <w:t xml:space="preserve">Confirm the working assumption: </w:t>
      </w:r>
      <w:r w:rsidRPr="000D63C0">
        <w:rPr>
          <w:b/>
          <w:sz w:val="22"/>
          <w:szCs w:val="22"/>
          <w:lang w:eastAsia="zh-TW"/>
        </w:rPr>
        <w:t>Alt 2 is supported for broadcast reception with RRC_IDLE/RRC_INACTIVE UEs for the notification of MCCH configuration changes.</w:t>
      </w:r>
      <w:r>
        <w:rPr>
          <w:b/>
          <w:sz w:val="22"/>
          <w:szCs w:val="22"/>
          <w:lang w:eastAsia="zh-TW"/>
        </w:rPr>
        <w:t xml:space="preserve"> </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proofErr w:type="gramStart"/>
      <w:r w:rsidR="00C856DB" w:rsidRPr="00B21C8F">
        <w:rPr>
          <w:rFonts w:ascii="Times New Roman" w:eastAsia="細明體" w:hAnsi="Times New Roman"/>
          <w:bCs/>
          <w:kern w:val="0"/>
          <w:sz w:val="22"/>
          <w:lang w:val="en-GB"/>
        </w:rPr>
        <w:t>, ”</w:t>
      </w:r>
      <w:proofErr w:type="gramEnd"/>
      <w:r w:rsidR="00C856DB" w:rsidRPr="00B21C8F">
        <w:rPr>
          <w:rFonts w:ascii="Times New Roman" w:eastAsia="細明體" w:hAnsi="Times New Roman"/>
          <w:bCs/>
          <w:kern w:val="0"/>
          <w:sz w:val="22"/>
          <w:lang w:val="en-GB"/>
        </w:rPr>
        <w:t>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2FB605F4" w:rsidR="008F0EF6"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p w14:paraId="750F3974" w14:textId="3AF39D01" w:rsidR="001260FE" w:rsidRDefault="001260FE" w:rsidP="00BD157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#104</w:t>
      </w:r>
      <w:r w:rsidR="00BD1573">
        <w:rPr>
          <w:rFonts w:ascii="Times New Roman" w:eastAsia="細明體" w:hAnsi="Times New Roman"/>
          <w:bCs/>
          <w:kern w:val="0"/>
          <w:sz w:val="22"/>
          <w:lang w:val="en-GB"/>
        </w:rPr>
        <w:t>b</w:t>
      </w:r>
      <w:r w:rsidRPr="00B21C8F">
        <w:rPr>
          <w:rFonts w:ascii="Times New Roman" w:eastAsia="細明體" w:hAnsi="Times New Roman"/>
          <w:bCs/>
          <w:kern w:val="0"/>
          <w:sz w:val="22"/>
          <w:lang w:val="en-GB"/>
        </w:rPr>
        <w:t xml:space="preserve">-e, e-Meeting, </w:t>
      </w:r>
      <w:r w:rsidR="00BD1573" w:rsidRPr="00BD1573">
        <w:rPr>
          <w:rFonts w:ascii="Times New Roman" w:eastAsia="細明體" w:hAnsi="Times New Roman"/>
          <w:bCs/>
          <w:kern w:val="0"/>
          <w:sz w:val="22"/>
          <w:lang w:val="en-GB"/>
        </w:rPr>
        <w:t>April 12th – 20th</w:t>
      </w:r>
      <w:r w:rsidRPr="00B21C8F">
        <w:rPr>
          <w:rFonts w:ascii="Times New Roman" w:eastAsia="細明體" w:hAnsi="Times New Roman"/>
          <w:bCs/>
          <w:kern w:val="0"/>
          <w:sz w:val="22"/>
          <w:lang w:val="en-GB"/>
        </w:rPr>
        <w:t xml:space="preserve">, 2021. </w:t>
      </w:r>
    </w:p>
    <w:p w14:paraId="2EDB09CE" w14:textId="1E2E749B" w:rsidR="00432358" w:rsidRDefault="00432358" w:rsidP="00432358">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5</w:t>
      </w:r>
      <w:r w:rsidRPr="00B21C8F">
        <w:rPr>
          <w:rFonts w:ascii="Times New Roman" w:eastAsia="細明體" w:hAnsi="Times New Roman"/>
          <w:bCs/>
          <w:kern w:val="0"/>
          <w:sz w:val="22"/>
          <w:lang w:val="en-GB"/>
        </w:rPr>
        <w:t xml:space="preserve">-e, e-Meeting, </w:t>
      </w:r>
      <w:r w:rsidR="008206D3" w:rsidRPr="008206D3">
        <w:rPr>
          <w:rFonts w:ascii="Times New Roman" w:eastAsia="細明體" w:hAnsi="Times New Roman"/>
          <w:bCs/>
          <w:kern w:val="0"/>
          <w:sz w:val="22"/>
          <w:lang w:val="en-GB"/>
        </w:rPr>
        <w:t>May 10th – 27th</w:t>
      </w:r>
      <w:r w:rsidRPr="00B21C8F">
        <w:rPr>
          <w:rFonts w:ascii="Times New Roman" w:eastAsia="細明體" w:hAnsi="Times New Roman"/>
          <w:bCs/>
          <w:kern w:val="0"/>
          <w:sz w:val="22"/>
          <w:lang w:val="en-GB"/>
        </w:rPr>
        <w:t xml:space="preserve">, 2021. </w:t>
      </w:r>
    </w:p>
    <w:p w14:paraId="773C20C4" w14:textId="56E89813" w:rsidR="008901ED" w:rsidRDefault="008901ED" w:rsidP="008901ED">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w:t>
      </w:r>
      <w:r w:rsidRPr="00B21C8F">
        <w:rPr>
          <w:rFonts w:ascii="Times New Roman" w:eastAsia="細明體" w:hAnsi="Times New Roman"/>
          <w:bCs/>
          <w:kern w:val="0"/>
          <w:sz w:val="22"/>
          <w:lang w:val="en-GB"/>
        </w:rPr>
        <w:t xml:space="preserve">-e, e-Meeting, </w:t>
      </w:r>
      <w:r w:rsidRPr="008901ED">
        <w:rPr>
          <w:rFonts w:ascii="Times New Roman" w:eastAsia="細明體" w:hAnsi="Times New Roman"/>
          <w:bCs/>
          <w:kern w:val="0"/>
          <w:sz w:val="22"/>
          <w:lang w:val="en-GB"/>
        </w:rPr>
        <w:t>August 16th – 27th</w:t>
      </w:r>
      <w:r w:rsidRPr="00B21C8F">
        <w:rPr>
          <w:rFonts w:ascii="Times New Roman" w:eastAsia="細明體" w:hAnsi="Times New Roman"/>
          <w:bCs/>
          <w:kern w:val="0"/>
          <w:sz w:val="22"/>
          <w:lang w:val="en-GB"/>
        </w:rPr>
        <w:t xml:space="preserve">, 2021. </w:t>
      </w:r>
    </w:p>
    <w:p w14:paraId="341EEBF1" w14:textId="13C735D2" w:rsidR="00A62461" w:rsidRPr="00A62461" w:rsidRDefault="00A62461" w:rsidP="00A6246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6bis</w:t>
      </w:r>
      <w:r w:rsidRPr="00B21C8F">
        <w:rPr>
          <w:rFonts w:ascii="Times New Roman" w:eastAsia="細明體" w:hAnsi="Times New Roman"/>
          <w:bCs/>
          <w:kern w:val="0"/>
          <w:sz w:val="22"/>
          <w:lang w:val="en-GB"/>
        </w:rPr>
        <w:t xml:space="preserve">-e, e-Meeting, </w:t>
      </w:r>
      <w:r w:rsidRPr="00A62461">
        <w:rPr>
          <w:rFonts w:ascii="Times New Roman" w:eastAsia="細明體" w:hAnsi="Times New Roman"/>
          <w:bCs/>
          <w:kern w:val="0"/>
          <w:sz w:val="22"/>
          <w:lang w:val="en-GB"/>
        </w:rPr>
        <w:t>October 11th – 19th</w:t>
      </w:r>
      <w:r w:rsidRPr="00B21C8F">
        <w:rPr>
          <w:rFonts w:ascii="Times New Roman" w:eastAsia="細明體" w:hAnsi="Times New Roman"/>
          <w:bCs/>
          <w:kern w:val="0"/>
          <w:sz w:val="22"/>
          <w:lang w:val="en-GB"/>
        </w:rPr>
        <w:t xml:space="preserve">, 2021. </w:t>
      </w:r>
    </w:p>
    <w:sectPr w:rsidR="00A62461" w:rsidRPr="00A62461"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4CF3D" w14:textId="77777777" w:rsidR="00B72989" w:rsidRDefault="00B72989">
      <w:r>
        <w:separator/>
      </w:r>
    </w:p>
  </w:endnote>
  <w:endnote w:type="continuationSeparator" w:id="0">
    <w:p w14:paraId="6782DDD6" w14:textId="77777777" w:rsidR="00B72989" w:rsidRDefault="00B7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Times">
    <w:altName w:val="Times"/>
    <w:panose1 w:val="02020603050405020304"/>
    <w:charset w:val="00"/>
    <w:family w:val="auto"/>
    <w:pitch w:val="variable"/>
    <w:sig w:usb0="E00002FF" w:usb1="5000205A"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5E789" w14:textId="77777777" w:rsidR="00B72989" w:rsidRDefault="00B72989">
      <w:r>
        <w:separator/>
      </w:r>
    </w:p>
  </w:footnote>
  <w:footnote w:type="continuationSeparator" w:id="0">
    <w:p w14:paraId="61DD943C" w14:textId="77777777" w:rsidR="00B72989" w:rsidRDefault="00B72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num>
  <w:num w:numId="5">
    <w:abstractNumId w:val="9"/>
  </w:num>
  <w:num w:numId="6">
    <w:abstractNumId w:val="9"/>
  </w:num>
  <w:num w:numId="7">
    <w:abstractNumId w:val="3"/>
  </w:num>
  <w:num w:numId="8">
    <w:abstractNumId w:val="0"/>
  </w:num>
  <w:num w:numId="9">
    <w:abstractNumId w:val="6"/>
  </w:num>
  <w:num w:numId="10">
    <w:abstractNumId w:val="1"/>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880"/>
    <w:rsid w:val="00003CC3"/>
    <w:rsid w:val="00003D6F"/>
    <w:rsid w:val="000045DE"/>
    <w:rsid w:val="00004AA3"/>
    <w:rsid w:val="00005278"/>
    <w:rsid w:val="00005780"/>
    <w:rsid w:val="00005F3A"/>
    <w:rsid w:val="00005FB4"/>
    <w:rsid w:val="00006415"/>
    <w:rsid w:val="0000657B"/>
    <w:rsid w:val="00006997"/>
    <w:rsid w:val="000077E3"/>
    <w:rsid w:val="0001029C"/>
    <w:rsid w:val="000102EE"/>
    <w:rsid w:val="000103EA"/>
    <w:rsid w:val="0001084C"/>
    <w:rsid w:val="000111C4"/>
    <w:rsid w:val="00011331"/>
    <w:rsid w:val="0001192E"/>
    <w:rsid w:val="00011CB0"/>
    <w:rsid w:val="000129E6"/>
    <w:rsid w:val="0001319D"/>
    <w:rsid w:val="000135EC"/>
    <w:rsid w:val="00013762"/>
    <w:rsid w:val="00014656"/>
    <w:rsid w:val="00014BEC"/>
    <w:rsid w:val="000158B1"/>
    <w:rsid w:val="00016364"/>
    <w:rsid w:val="00016D8D"/>
    <w:rsid w:val="00017308"/>
    <w:rsid w:val="00017E70"/>
    <w:rsid w:val="000207BF"/>
    <w:rsid w:val="000208E6"/>
    <w:rsid w:val="00020D92"/>
    <w:rsid w:val="00020E1D"/>
    <w:rsid w:val="000212F6"/>
    <w:rsid w:val="00021669"/>
    <w:rsid w:val="00021985"/>
    <w:rsid w:val="000223A8"/>
    <w:rsid w:val="000231B3"/>
    <w:rsid w:val="000239E5"/>
    <w:rsid w:val="00023D7A"/>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68D4"/>
    <w:rsid w:val="000377B8"/>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2C8E"/>
    <w:rsid w:val="00062F77"/>
    <w:rsid w:val="0006342C"/>
    <w:rsid w:val="00063DC3"/>
    <w:rsid w:val="000641C3"/>
    <w:rsid w:val="000646F7"/>
    <w:rsid w:val="00064C43"/>
    <w:rsid w:val="0006521B"/>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D71"/>
    <w:rsid w:val="00075E8D"/>
    <w:rsid w:val="0007612B"/>
    <w:rsid w:val="000767C8"/>
    <w:rsid w:val="0007719B"/>
    <w:rsid w:val="00077922"/>
    <w:rsid w:val="00077C80"/>
    <w:rsid w:val="00081EF1"/>
    <w:rsid w:val="000823B9"/>
    <w:rsid w:val="000826AF"/>
    <w:rsid w:val="000830D9"/>
    <w:rsid w:val="00083887"/>
    <w:rsid w:val="0008406F"/>
    <w:rsid w:val="000840C8"/>
    <w:rsid w:val="00084732"/>
    <w:rsid w:val="00084A2E"/>
    <w:rsid w:val="000852FA"/>
    <w:rsid w:val="000857B5"/>
    <w:rsid w:val="00085D2F"/>
    <w:rsid w:val="00085F2A"/>
    <w:rsid w:val="00085FF2"/>
    <w:rsid w:val="00086431"/>
    <w:rsid w:val="0008648C"/>
    <w:rsid w:val="000867AC"/>
    <w:rsid w:val="00086EB2"/>
    <w:rsid w:val="00087BC7"/>
    <w:rsid w:val="0009006C"/>
    <w:rsid w:val="00090691"/>
    <w:rsid w:val="00090C03"/>
    <w:rsid w:val="00092AA0"/>
    <w:rsid w:val="0009446E"/>
    <w:rsid w:val="00094991"/>
    <w:rsid w:val="00094A1C"/>
    <w:rsid w:val="00094CE5"/>
    <w:rsid w:val="00095294"/>
    <w:rsid w:val="000952C2"/>
    <w:rsid w:val="00095A7C"/>
    <w:rsid w:val="000960E0"/>
    <w:rsid w:val="0009618A"/>
    <w:rsid w:val="000963CD"/>
    <w:rsid w:val="0009720F"/>
    <w:rsid w:val="00097A30"/>
    <w:rsid w:val="00097AC9"/>
    <w:rsid w:val="00097C07"/>
    <w:rsid w:val="000A037A"/>
    <w:rsid w:val="000A0DFF"/>
    <w:rsid w:val="000A1075"/>
    <w:rsid w:val="000A1567"/>
    <w:rsid w:val="000A1BDA"/>
    <w:rsid w:val="000A29B2"/>
    <w:rsid w:val="000A2AA7"/>
    <w:rsid w:val="000A2DEE"/>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41A"/>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34E"/>
    <w:rsid w:val="000C478D"/>
    <w:rsid w:val="000C52D7"/>
    <w:rsid w:val="000C5396"/>
    <w:rsid w:val="000C5962"/>
    <w:rsid w:val="000C5E84"/>
    <w:rsid w:val="000C608E"/>
    <w:rsid w:val="000C6B65"/>
    <w:rsid w:val="000C7681"/>
    <w:rsid w:val="000D0686"/>
    <w:rsid w:val="000D07AA"/>
    <w:rsid w:val="000D0971"/>
    <w:rsid w:val="000D1643"/>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3C0"/>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2E78"/>
    <w:rsid w:val="000E464C"/>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1C5"/>
    <w:rsid w:val="000F753D"/>
    <w:rsid w:val="0010028A"/>
    <w:rsid w:val="00100A57"/>
    <w:rsid w:val="0010109F"/>
    <w:rsid w:val="00102EB2"/>
    <w:rsid w:val="00102ED4"/>
    <w:rsid w:val="00103478"/>
    <w:rsid w:val="00103589"/>
    <w:rsid w:val="001047DC"/>
    <w:rsid w:val="00104D65"/>
    <w:rsid w:val="00104E3E"/>
    <w:rsid w:val="00105335"/>
    <w:rsid w:val="00105B96"/>
    <w:rsid w:val="001060DE"/>
    <w:rsid w:val="0010688B"/>
    <w:rsid w:val="00106912"/>
    <w:rsid w:val="001079CE"/>
    <w:rsid w:val="001079F1"/>
    <w:rsid w:val="00107DCE"/>
    <w:rsid w:val="00107E41"/>
    <w:rsid w:val="0011090F"/>
    <w:rsid w:val="00110A27"/>
    <w:rsid w:val="00111273"/>
    <w:rsid w:val="0011182A"/>
    <w:rsid w:val="0011238C"/>
    <w:rsid w:val="0011253F"/>
    <w:rsid w:val="00112562"/>
    <w:rsid w:val="00112683"/>
    <w:rsid w:val="001129C5"/>
    <w:rsid w:val="001132F6"/>
    <w:rsid w:val="001133A6"/>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136"/>
    <w:rsid w:val="00125E4F"/>
    <w:rsid w:val="00125E8B"/>
    <w:rsid w:val="001260FE"/>
    <w:rsid w:val="00126DA4"/>
    <w:rsid w:val="00127146"/>
    <w:rsid w:val="0013051C"/>
    <w:rsid w:val="001307E2"/>
    <w:rsid w:val="001309A1"/>
    <w:rsid w:val="00130FE6"/>
    <w:rsid w:val="00130FFD"/>
    <w:rsid w:val="001311F3"/>
    <w:rsid w:val="001319AC"/>
    <w:rsid w:val="00131EEC"/>
    <w:rsid w:val="00131F26"/>
    <w:rsid w:val="00131FBA"/>
    <w:rsid w:val="00132146"/>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B83"/>
    <w:rsid w:val="00141C36"/>
    <w:rsid w:val="0014210F"/>
    <w:rsid w:val="00142308"/>
    <w:rsid w:val="001426A8"/>
    <w:rsid w:val="001426D0"/>
    <w:rsid w:val="00142765"/>
    <w:rsid w:val="00142813"/>
    <w:rsid w:val="001429C4"/>
    <w:rsid w:val="0014390F"/>
    <w:rsid w:val="00143D24"/>
    <w:rsid w:val="00143F64"/>
    <w:rsid w:val="00144040"/>
    <w:rsid w:val="00144994"/>
    <w:rsid w:val="0014523A"/>
    <w:rsid w:val="00145F38"/>
    <w:rsid w:val="001463B2"/>
    <w:rsid w:val="00146B33"/>
    <w:rsid w:val="0014712A"/>
    <w:rsid w:val="00147738"/>
    <w:rsid w:val="0015049E"/>
    <w:rsid w:val="0015076F"/>
    <w:rsid w:val="0015080F"/>
    <w:rsid w:val="00150B61"/>
    <w:rsid w:val="00150FA8"/>
    <w:rsid w:val="00151247"/>
    <w:rsid w:val="001531FE"/>
    <w:rsid w:val="00153328"/>
    <w:rsid w:val="001533B0"/>
    <w:rsid w:val="0015398C"/>
    <w:rsid w:val="001547B8"/>
    <w:rsid w:val="00154AD6"/>
    <w:rsid w:val="00154C79"/>
    <w:rsid w:val="00154EEB"/>
    <w:rsid w:val="00155C5D"/>
    <w:rsid w:val="00155D14"/>
    <w:rsid w:val="00156041"/>
    <w:rsid w:val="00156A02"/>
    <w:rsid w:val="001570E4"/>
    <w:rsid w:val="001575B3"/>
    <w:rsid w:val="001576F1"/>
    <w:rsid w:val="00157723"/>
    <w:rsid w:val="00160884"/>
    <w:rsid w:val="00160B17"/>
    <w:rsid w:val="00161DA9"/>
    <w:rsid w:val="00162232"/>
    <w:rsid w:val="00162D02"/>
    <w:rsid w:val="0016362F"/>
    <w:rsid w:val="00163731"/>
    <w:rsid w:val="001639C3"/>
    <w:rsid w:val="00163A7F"/>
    <w:rsid w:val="00163F8E"/>
    <w:rsid w:val="0016468C"/>
    <w:rsid w:val="00164899"/>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15C5"/>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07"/>
    <w:rsid w:val="00183525"/>
    <w:rsid w:val="00184736"/>
    <w:rsid w:val="00185528"/>
    <w:rsid w:val="00185CE4"/>
    <w:rsid w:val="00185DE8"/>
    <w:rsid w:val="001865D9"/>
    <w:rsid w:val="00186742"/>
    <w:rsid w:val="00187351"/>
    <w:rsid w:val="00187789"/>
    <w:rsid w:val="00187912"/>
    <w:rsid w:val="00187F32"/>
    <w:rsid w:val="001900D2"/>
    <w:rsid w:val="00190AEE"/>
    <w:rsid w:val="001912F2"/>
    <w:rsid w:val="00191D97"/>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BCA"/>
    <w:rsid w:val="00197CDC"/>
    <w:rsid w:val="00197EC2"/>
    <w:rsid w:val="001A0AE6"/>
    <w:rsid w:val="001A138A"/>
    <w:rsid w:val="001A1580"/>
    <w:rsid w:val="001A1DBF"/>
    <w:rsid w:val="001A1FBA"/>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210"/>
    <w:rsid w:val="001B4376"/>
    <w:rsid w:val="001B4C61"/>
    <w:rsid w:val="001B5820"/>
    <w:rsid w:val="001B58FE"/>
    <w:rsid w:val="001B5BCF"/>
    <w:rsid w:val="001B6337"/>
    <w:rsid w:val="001B634A"/>
    <w:rsid w:val="001B6C41"/>
    <w:rsid w:val="001B743A"/>
    <w:rsid w:val="001B77CA"/>
    <w:rsid w:val="001B7BF2"/>
    <w:rsid w:val="001C019C"/>
    <w:rsid w:val="001C1279"/>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0ABD"/>
    <w:rsid w:val="001D0C03"/>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591"/>
    <w:rsid w:val="001E267A"/>
    <w:rsid w:val="001E2694"/>
    <w:rsid w:val="001E3235"/>
    <w:rsid w:val="001E3E71"/>
    <w:rsid w:val="001E425B"/>
    <w:rsid w:val="001E4869"/>
    <w:rsid w:val="001E4E17"/>
    <w:rsid w:val="001E58A2"/>
    <w:rsid w:val="001E5FBA"/>
    <w:rsid w:val="001E6241"/>
    <w:rsid w:val="001E62A7"/>
    <w:rsid w:val="001E6F19"/>
    <w:rsid w:val="001E7252"/>
    <w:rsid w:val="001E7300"/>
    <w:rsid w:val="001E7343"/>
    <w:rsid w:val="001F00FA"/>
    <w:rsid w:val="001F097F"/>
    <w:rsid w:val="001F0AFC"/>
    <w:rsid w:val="001F0B01"/>
    <w:rsid w:val="001F1061"/>
    <w:rsid w:val="001F14A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B4C"/>
    <w:rsid w:val="00215D7E"/>
    <w:rsid w:val="00215E28"/>
    <w:rsid w:val="00216703"/>
    <w:rsid w:val="002179F1"/>
    <w:rsid w:val="0022045A"/>
    <w:rsid w:val="00220846"/>
    <w:rsid w:val="00220EBD"/>
    <w:rsid w:val="0022230F"/>
    <w:rsid w:val="00222D4E"/>
    <w:rsid w:val="00222DB9"/>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14A"/>
    <w:rsid w:val="00237809"/>
    <w:rsid w:val="00237884"/>
    <w:rsid w:val="002400C2"/>
    <w:rsid w:val="00240881"/>
    <w:rsid w:val="00240AC8"/>
    <w:rsid w:val="00241191"/>
    <w:rsid w:val="002414BA"/>
    <w:rsid w:val="0024193F"/>
    <w:rsid w:val="00241B00"/>
    <w:rsid w:val="00242320"/>
    <w:rsid w:val="00242DA3"/>
    <w:rsid w:val="00243779"/>
    <w:rsid w:val="002452FF"/>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145"/>
    <w:rsid w:val="00255212"/>
    <w:rsid w:val="002567BD"/>
    <w:rsid w:val="00257037"/>
    <w:rsid w:val="00257841"/>
    <w:rsid w:val="002579CF"/>
    <w:rsid w:val="00257D3F"/>
    <w:rsid w:val="00257E0A"/>
    <w:rsid w:val="00260AF4"/>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67BD3"/>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D39"/>
    <w:rsid w:val="00283E44"/>
    <w:rsid w:val="00283E65"/>
    <w:rsid w:val="002849BE"/>
    <w:rsid w:val="002853DC"/>
    <w:rsid w:val="002857E6"/>
    <w:rsid w:val="00285870"/>
    <w:rsid w:val="00286793"/>
    <w:rsid w:val="0028788D"/>
    <w:rsid w:val="002878F7"/>
    <w:rsid w:val="00287ACB"/>
    <w:rsid w:val="00287F16"/>
    <w:rsid w:val="00290510"/>
    <w:rsid w:val="002906D6"/>
    <w:rsid w:val="002911F9"/>
    <w:rsid w:val="00291450"/>
    <w:rsid w:val="00291A8B"/>
    <w:rsid w:val="00292787"/>
    <w:rsid w:val="00292EB8"/>
    <w:rsid w:val="00292F67"/>
    <w:rsid w:val="00293087"/>
    <w:rsid w:val="0029319E"/>
    <w:rsid w:val="002945BF"/>
    <w:rsid w:val="00294BAD"/>
    <w:rsid w:val="00294FA7"/>
    <w:rsid w:val="00295776"/>
    <w:rsid w:val="00295E0A"/>
    <w:rsid w:val="0029604C"/>
    <w:rsid w:val="0029621D"/>
    <w:rsid w:val="00296EE0"/>
    <w:rsid w:val="00296F8D"/>
    <w:rsid w:val="002971C7"/>
    <w:rsid w:val="00297537"/>
    <w:rsid w:val="002A0192"/>
    <w:rsid w:val="002A06D1"/>
    <w:rsid w:val="002A145B"/>
    <w:rsid w:val="002A1474"/>
    <w:rsid w:val="002A1B7F"/>
    <w:rsid w:val="002A1D55"/>
    <w:rsid w:val="002A2D8B"/>
    <w:rsid w:val="002A2E4B"/>
    <w:rsid w:val="002A304A"/>
    <w:rsid w:val="002A31E2"/>
    <w:rsid w:val="002A3951"/>
    <w:rsid w:val="002A3FAE"/>
    <w:rsid w:val="002A4D46"/>
    <w:rsid w:val="002A4D8E"/>
    <w:rsid w:val="002A5224"/>
    <w:rsid w:val="002A543E"/>
    <w:rsid w:val="002A581B"/>
    <w:rsid w:val="002A5BC2"/>
    <w:rsid w:val="002A634C"/>
    <w:rsid w:val="002A7501"/>
    <w:rsid w:val="002A7D70"/>
    <w:rsid w:val="002B064C"/>
    <w:rsid w:val="002B0BDA"/>
    <w:rsid w:val="002B1CA4"/>
    <w:rsid w:val="002B2055"/>
    <w:rsid w:val="002B2835"/>
    <w:rsid w:val="002B2C4F"/>
    <w:rsid w:val="002B2CD4"/>
    <w:rsid w:val="002B2D4A"/>
    <w:rsid w:val="002B2ED1"/>
    <w:rsid w:val="002B3065"/>
    <w:rsid w:val="002B36C6"/>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4452"/>
    <w:rsid w:val="002D5BB1"/>
    <w:rsid w:val="002D655D"/>
    <w:rsid w:val="002D6E4E"/>
    <w:rsid w:val="002D6F77"/>
    <w:rsid w:val="002D760A"/>
    <w:rsid w:val="002D7B35"/>
    <w:rsid w:val="002D7BC7"/>
    <w:rsid w:val="002E1534"/>
    <w:rsid w:val="002E20B2"/>
    <w:rsid w:val="002E252C"/>
    <w:rsid w:val="002E2E94"/>
    <w:rsid w:val="002E3EDD"/>
    <w:rsid w:val="002E4042"/>
    <w:rsid w:val="002E4B5B"/>
    <w:rsid w:val="002E4F38"/>
    <w:rsid w:val="002E504D"/>
    <w:rsid w:val="002E52FB"/>
    <w:rsid w:val="002E590F"/>
    <w:rsid w:val="002E5E2F"/>
    <w:rsid w:val="002E638A"/>
    <w:rsid w:val="002E6E40"/>
    <w:rsid w:val="002E746F"/>
    <w:rsid w:val="002E7BC8"/>
    <w:rsid w:val="002E7C06"/>
    <w:rsid w:val="002E7CCC"/>
    <w:rsid w:val="002E7D07"/>
    <w:rsid w:val="002F014E"/>
    <w:rsid w:val="002F13B4"/>
    <w:rsid w:val="002F1CB0"/>
    <w:rsid w:val="002F1D79"/>
    <w:rsid w:val="002F2779"/>
    <w:rsid w:val="002F2D9B"/>
    <w:rsid w:val="002F306F"/>
    <w:rsid w:val="002F37B8"/>
    <w:rsid w:val="002F4B4E"/>
    <w:rsid w:val="002F4BD2"/>
    <w:rsid w:val="002F56F8"/>
    <w:rsid w:val="002F57BF"/>
    <w:rsid w:val="002F60CD"/>
    <w:rsid w:val="002F61A8"/>
    <w:rsid w:val="002F6777"/>
    <w:rsid w:val="002F6B57"/>
    <w:rsid w:val="002F74C8"/>
    <w:rsid w:val="002F7622"/>
    <w:rsid w:val="002F7DF6"/>
    <w:rsid w:val="002F7F6F"/>
    <w:rsid w:val="0030075C"/>
    <w:rsid w:val="00300881"/>
    <w:rsid w:val="00300F89"/>
    <w:rsid w:val="00301444"/>
    <w:rsid w:val="00301EE2"/>
    <w:rsid w:val="00302748"/>
    <w:rsid w:val="00302D07"/>
    <w:rsid w:val="00303FF7"/>
    <w:rsid w:val="00304294"/>
    <w:rsid w:val="003048CD"/>
    <w:rsid w:val="00304B2C"/>
    <w:rsid w:val="00304C42"/>
    <w:rsid w:val="00304C97"/>
    <w:rsid w:val="00304D3E"/>
    <w:rsid w:val="0030514F"/>
    <w:rsid w:val="00305158"/>
    <w:rsid w:val="00305B21"/>
    <w:rsid w:val="003066EE"/>
    <w:rsid w:val="00306BB9"/>
    <w:rsid w:val="003073CC"/>
    <w:rsid w:val="00307967"/>
    <w:rsid w:val="00307CA9"/>
    <w:rsid w:val="00310048"/>
    <w:rsid w:val="00310133"/>
    <w:rsid w:val="003103FD"/>
    <w:rsid w:val="00310C8E"/>
    <w:rsid w:val="003114F3"/>
    <w:rsid w:val="00311BC6"/>
    <w:rsid w:val="003126BC"/>
    <w:rsid w:val="00312967"/>
    <w:rsid w:val="00313DDE"/>
    <w:rsid w:val="00313F7B"/>
    <w:rsid w:val="00314319"/>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408E"/>
    <w:rsid w:val="0034482F"/>
    <w:rsid w:val="003448AA"/>
    <w:rsid w:val="00344CA7"/>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22"/>
    <w:rsid w:val="00357E55"/>
    <w:rsid w:val="00360B9A"/>
    <w:rsid w:val="00361357"/>
    <w:rsid w:val="00361F22"/>
    <w:rsid w:val="0036214C"/>
    <w:rsid w:val="00362774"/>
    <w:rsid w:val="00363145"/>
    <w:rsid w:val="003633C0"/>
    <w:rsid w:val="00364548"/>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874"/>
    <w:rsid w:val="003759EC"/>
    <w:rsid w:val="00375D1F"/>
    <w:rsid w:val="00375FD0"/>
    <w:rsid w:val="00376A8E"/>
    <w:rsid w:val="00376C41"/>
    <w:rsid w:val="00377582"/>
    <w:rsid w:val="003775E7"/>
    <w:rsid w:val="003778AA"/>
    <w:rsid w:val="00377903"/>
    <w:rsid w:val="00377A59"/>
    <w:rsid w:val="00377F35"/>
    <w:rsid w:val="0038143D"/>
    <w:rsid w:val="00382BF0"/>
    <w:rsid w:val="00382F19"/>
    <w:rsid w:val="003838CC"/>
    <w:rsid w:val="0038478C"/>
    <w:rsid w:val="00384B13"/>
    <w:rsid w:val="00384E55"/>
    <w:rsid w:val="00385CCD"/>
    <w:rsid w:val="00385DD6"/>
    <w:rsid w:val="003860F3"/>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A1B"/>
    <w:rsid w:val="00396F46"/>
    <w:rsid w:val="003974C3"/>
    <w:rsid w:val="0039757E"/>
    <w:rsid w:val="003977E0"/>
    <w:rsid w:val="00397807"/>
    <w:rsid w:val="00397DD6"/>
    <w:rsid w:val="003A01CD"/>
    <w:rsid w:val="003A07C5"/>
    <w:rsid w:val="003A07D0"/>
    <w:rsid w:val="003A09CC"/>
    <w:rsid w:val="003A0AD8"/>
    <w:rsid w:val="003A0FB6"/>
    <w:rsid w:val="003A1936"/>
    <w:rsid w:val="003A2969"/>
    <w:rsid w:val="003A30E3"/>
    <w:rsid w:val="003A3FD7"/>
    <w:rsid w:val="003A436C"/>
    <w:rsid w:val="003A52F5"/>
    <w:rsid w:val="003A553D"/>
    <w:rsid w:val="003A5B0A"/>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786"/>
    <w:rsid w:val="003B4D4E"/>
    <w:rsid w:val="003B512A"/>
    <w:rsid w:val="003B56F9"/>
    <w:rsid w:val="003B67C1"/>
    <w:rsid w:val="003B6A20"/>
    <w:rsid w:val="003B6D93"/>
    <w:rsid w:val="003B7313"/>
    <w:rsid w:val="003C098B"/>
    <w:rsid w:val="003C0AB5"/>
    <w:rsid w:val="003C14E5"/>
    <w:rsid w:val="003C1E32"/>
    <w:rsid w:val="003C1FB8"/>
    <w:rsid w:val="003C2371"/>
    <w:rsid w:val="003C2537"/>
    <w:rsid w:val="003C2941"/>
    <w:rsid w:val="003C2C83"/>
    <w:rsid w:val="003C3406"/>
    <w:rsid w:val="003C3598"/>
    <w:rsid w:val="003C3A37"/>
    <w:rsid w:val="003C3B65"/>
    <w:rsid w:val="003C3B6C"/>
    <w:rsid w:val="003C3FCA"/>
    <w:rsid w:val="003C4415"/>
    <w:rsid w:val="003C56AC"/>
    <w:rsid w:val="003C5720"/>
    <w:rsid w:val="003C5EC5"/>
    <w:rsid w:val="003C631D"/>
    <w:rsid w:val="003C6766"/>
    <w:rsid w:val="003C7799"/>
    <w:rsid w:val="003C7D46"/>
    <w:rsid w:val="003D0522"/>
    <w:rsid w:val="003D08E4"/>
    <w:rsid w:val="003D0A13"/>
    <w:rsid w:val="003D1355"/>
    <w:rsid w:val="003D17AF"/>
    <w:rsid w:val="003D1EE3"/>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D7BB8"/>
    <w:rsid w:val="003E0D6C"/>
    <w:rsid w:val="003E10BE"/>
    <w:rsid w:val="003E10FA"/>
    <w:rsid w:val="003E22B8"/>
    <w:rsid w:val="003E2CDC"/>
    <w:rsid w:val="003E3232"/>
    <w:rsid w:val="003E334C"/>
    <w:rsid w:val="003E38CB"/>
    <w:rsid w:val="003E43EC"/>
    <w:rsid w:val="003E4559"/>
    <w:rsid w:val="003E4A18"/>
    <w:rsid w:val="003E4B7E"/>
    <w:rsid w:val="003E5D00"/>
    <w:rsid w:val="003E62F0"/>
    <w:rsid w:val="003E6542"/>
    <w:rsid w:val="003E66C3"/>
    <w:rsid w:val="003E6781"/>
    <w:rsid w:val="003E67B9"/>
    <w:rsid w:val="003E7136"/>
    <w:rsid w:val="003F010D"/>
    <w:rsid w:val="003F01B0"/>
    <w:rsid w:val="003F01D8"/>
    <w:rsid w:val="003F0978"/>
    <w:rsid w:val="003F1496"/>
    <w:rsid w:val="003F19B8"/>
    <w:rsid w:val="003F21D1"/>
    <w:rsid w:val="003F2441"/>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4DE"/>
    <w:rsid w:val="0040251F"/>
    <w:rsid w:val="00402798"/>
    <w:rsid w:val="00402BB3"/>
    <w:rsid w:val="00403227"/>
    <w:rsid w:val="004034F5"/>
    <w:rsid w:val="00403D82"/>
    <w:rsid w:val="00403F08"/>
    <w:rsid w:val="00404578"/>
    <w:rsid w:val="0040604D"/>
    <w:rsid w:val="0040697C"/>
    <w:rsid w:val="00406E26"/>
    <w:rsid w:val="004071B0"/>
    <w:rsid w:val="0040762D"/>
    <w:rsid w:val="00407669"/>
    <w:rsid w:val="00407FDB"/>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203B6"/>
    <w:rsid w:val="00421A8B"/>
    <w:rsid w:val="00421EBA"/>
    <w:rsid w:val="00421F0A"/>
    <w:rsid w:val="00422719"/>
    <w:rsid w:val="00422795"/>
    <w:rsid w:val="004229E6"/>
    <w:rsid w:val="00422EF8"/>
    <w:rsid w:val="004230CD"/>
    <w:rsid w:val="00423143"/>
    <w:rsid w:val="00423443"/>
    <w:rsid w:val="00424F6B"/>
    <w:rsid w:val="00425023"/>
    <w:rsid w:val="0042598F"/>
    <w:rsid w:val="00425BD9"/>
    <w:rsid w:val="00426132"/>
    <w:rsid w:val="00426CCC"/>
    <w:rsid w:val="00426E2A"/>
    <w:rsid w:val="00427542"/>
    <w:rsid w:val="00427591"/>
    <w:rsid w:val="004276F9"/>
    <w:rsid w:val="0042771F"/>
    <w:rsid w:val="00427989"/>
    <w:rsid w:val="00430355"/>
    <w:rsid w:val="00430E6E"/>
    <w:rsid w:val="0043147C"/>
    <w:rsid w:val="00431966"/>
    <w:rsid w:val="00431A9E"/>
    <w:rsid w:val="00431B15"/>
    <w:rsid w:val="00431E2A"/>
    <w:rsid w:val="00432358"/>
    <w:rsid w:val="004329D3"/>
    <w:rsid w:val="004331D7"/>
    <w:rsid w:val="004332FB"/>
    <w:rsid w:val="004339C5"/>
    <w:rsid w:val="00433E79"/>
    <w:rsid w:val="00434443"/>
    <w:rsid w:val="004344F9"/>
    <w:rsid w:val="00434F15"/>
    <w:rsid w:val="004353BE"/>
    <w:rsid w:val="00435BC2"/>
    <w:rsid w:val="00435CB3"/>
    <w:rsid w:val="004368B0"/>
    <w:rsid w:val="00436C0B"/>
    <w:rsid w:val="00437A02"/>
    <w:rsid w:val="00437D3A"/>
    <w:rsid w:val="00437F7A"/>
    <w:rsid w:val="0044042B"/>
    <w:rsid w:val="00440B03"/>
    <w:rsid w:val="00440E47"/>
    <w:rsid w:val="004412E9"/>
    <w:rsid w:val="004417A4"/>
    <w:rsid w:val="00441FF8"/>
    <w:rsid w:val="004423A5"/>
    <w:rsid w:val="00442865"/>
    <w:rsid w:val="00442A69"/>
    <w:rsid w:val="00442B1D"/>
    <w:rsid w:val="00442C1F"/>
    <w:rsid w:val="00443333"/>
    <w:rsid w:val="00443829"/>
    <w:rsid w:val="004445F8"/>
    <w:rsid w:val="00444EFB"/>
    <w:rsid w:val="00445072"/>
    <w:rsid w:val="0044539E"/>
    <w:rsid w:val="00445697"/>
    <w:rsid w:val="00445704"/>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D2"/>
    <w:rsid w:val="00451B15"/>
    <w:rsid w:val="00451D13"/>
    <w:rsid w:val="0045202C"/>
    <w:rsid w:val="0045213D"/>
    <w:rsid w:val="00452E03"/>
    <w:rsid w:val="00453232"/>
    <w:rsid w:val="0045351B"/>
    <w:rsid w:val="00453A5D"/>
    <w:rsid w:val="00453B00"/>
    <w:rsid w:val="00453D7D"/>
    <w:rsid w:val="0045406F"/>
    <w:rsid w:val="004542AD"/>
    <w:rsid w:val="0045522C"/>
    <w:rsid w:val="00455656"/>
    <w:rsid w:val="0045590D"/>
    <w:rsid w:val="00455933"/>
    <w:rsid w:val="00455EC9"/>
    <w:rsid w:val="004566A9"/>
    <w:rsid w:val="004575BE"/>
    <w:rsid w:val="00457831"/>
    <w:rsid w:val="00457D0B"/>
    <w:rsid w:val="0046100A"/>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70297"/>
    <w:rsid w:val="00471247"/>
    <w:rsid w:val="004716E6"/>
    <w:rsid w:val="00471CE3"/>
    <w:rsid w:val="00471E6F"/>
    <w:rsid w:val="00471E78"/>
    <w:rsid w:val="004732B7"/>
    <w:rsid w:val="004736CE"/>
    <w:rsid w:val="004739EE"/>
    <w:rsid w:val="00474A63"/>
    <w:rsid w:val="00474F1F"/>
    <w:rsid w:val="004756E6"/>
    <w:rsid w:val="004758EC"/>
    <w:rsid w:val="0047595A"/>
    <w:rsid w:val="00475AD6"/>
    <w:rsid w:val="00476B12"/>
    <w:rsid w:val="00476B5F"/>
    <w:rsid w:val="0047726F"/>
    <w:rsid w:val="00477437"/>
    <w:rsid w:val="00477931"/>
    <w:rsid w:val="00480A20"/>
    <w:rsid w:val="00480A75"/>
    <w:rsid w:val="00480E80"/>
    <w:rsid w:val="00480FA3"/>
    <w:rsid w:val="0048111A"/>
    <w:rsid w:val="004813E4"/>
    <w:rsid w:val="004818A3"/>
    <w:rsid w:val="004819DC"/>
    <w:rsid w:val="00481C6F"/>
    <w:rsid w:val="004820DC"/>
    <w:rsid w:val="00482327"/>
    <w:rsid w:val="00482DAC"/>
    <w:rsid w:val="00483110"/>
    <w:rsid w:val="004832B4"/>
    <w:rsid w:val="004839B4"/>
    <w:rsid w:val="00483BED"/>
    <w:rsid w:val="00485068"/>
    <w:rsid w:val="00485440"/>
    <w:rsid w:val="00485530"/>
    <w:rsid w:val="00485910"/>
    <w:rsid w:val="0048633A"/>
    <w:rsid w:val="0048746D"/>
    <w:rsid w:val="004877C4"/>
    <w:rsid w:val="00487D76"/>
    <w:rsid w:val="004900C6"/>
    <w:rsid w:val="00491188"/>
    <w:rsid w:val="00491375"/>
    <w:rsid w:val="00491B62"/>
    <w:rsid w:val="00491DD0"/>
    <w:rsid w:val="00492DD4"/>
    <w:rsid w:val="00493013"/>
    <w:rsid w:val="00493452"/>
    <w:rsid w:val="00493783"/>
    <w:rsid w:val="00494399"/>
    <w:rsid w:val="00494AFD"/>
    <w:rsid w:val="00495F43"/>
    <w:rsid w:val="00495F56"/>
    <w:rsid w:val="004966BE"/>
    <w:rsid w:val="00496900"/>
    <w:rsid w:val="00496B1C"/>
    <w:rsid w:val="00496B3F"/>
    <w:rsid w:val="00496F3E"/>
    <w:rsid w:val="00497C70"/>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562"/>
    <w:rsid w:val="004B2879"/>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1EE"/>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CF6"/>
    <w:rsid w:val="004C7DB4"/>
    <w:rsid w:val="004C7F25"/>
    <w:rsid w:val="004D170C"/>
    <w:rsid w:val="004D2101"/>
    <w:rsid w:val="004D2CC6"/>
    <w:rsid w:val="004D3362"/>
    <w:rsid w:val="004D404C"/>
    <w:rsid w:val="004D4A33"/>
    <w:rsid w:val="004D570D"/>
    <w:rsid w:val="004D5B0A"/>
    <w:rsid w:val="004D7157"/>
    <w:rsid w:val="004D7372"/>
    <w:rsid w:val="004D74EC"/>
    <w:rsid w:val="004D78B6"/>
    <w:rsid w:val="004E05F3"/>
    <w:rsid w:val="004E06DB"/>
    <w:rsid w:val="004E0E6F"/>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1F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C7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D79"/>
    <w:rsid w:val="00542F9D"/>
    <w:rsid w:val="0054351E"/>
    <w:rsid w:val="005436AF"/>
    <w:rsid w:val="00543D3B"/>
    <w:rsid w:val="0054496A"/>
    <w:rsid w:val="00545385"/>
    <w:rsid w:val="005462FD"/>
    <w:rsid w:val="00546ADC"/>
    <w:rsid w:val="00547499"/>
    <w:rsid w:val="005507BA"/>
    <w:rsid w:val="0055082A"/>
    <w:rsid w:val="00550A41"/>
    <w:rsid w:val="00550FFE"/>
    <w:rsid w:val="005511B7"/>
    <w:rsid w:val="00551B77"/>
    <w:rsid w:val="00551D9A"/>
    <w:rsid w:val="00552399"/>
    <w:rsid w:val="00552848"/>
    <w:rsid w:val="005531B6"/>
    <w:rsid w:val="0055337A"/>
    <w:rsid w:val="005534BE"/>
    <w:rsid w:val="00553881"/>
    <w:rsid w:val="00554A61"/>
    <w:rsid w:val="00554BB4"/>
    <w:rsid w:val="00555E65"/>
    <w:rsid w:val="00556AD7"/>
    <w:rsid w:val="00556CC9"/>
    <w:rsid w:val="00556F4F"/>
    <w:rsid w:val="00557770"/>
    <w:rsid w:val="00557B62"/>
    <w:rsid w:val="00557DEC"/>
    <w:rsid w:val="00560076"/>
    <w:rsid w:val="0056011C"/>
    <w:rsid w:val="0056084D"/>
    <w:rsid w:val="005613C6"/>
    <w:rsid w:val="005620A7"/>
    <w:rsid w:val="00562223"/>
    <w:rsid w:val="005626CB"/>
    <w:rsid w:val="005628ED"/>
    <w:rsid w:val="0056352D"/>
    <w:rsid w:val="005636C2"/>
    <w:rsid w:val="0056381E"/>
    <w:rsid w:val="00564037"/>
    <w:rsid w:val="005642B3"/>
    <w:rsid w:val="00565257"/>
    <w:rsid w:val="00566004"/>
    <w:rsid w:val="005669D3"/>
    <w:rsid w:val="00566C7E"/>
    <w:rsid w:val="00567327"/>
    <w:rsid w:val="00567775"/>
    <w:rsid w:val="00567C88"/>
    <w:rsid w:val="00570382"/>
    <w:rsid w:val="0057090D"/>
    <w:rsid w:val="0057243F"/>
    <w:rsid w:val="005727AC"/>
    <w:rsid w:val="0057295D"/>
    <w:rsid w:val="00572B5D"/>
    <w:rsid w:val="00572FD9"/>
    <w:rsid w:val="0057332A"/>
    <w:rsid w:val="0057390F"/>
    <w:rsid w:val="005740F9"/>
    <w:rsid w:val="005742C5"/>
    <w:rsid w:val="00574AE1"/>
    <w:rsid w:val="0057500C"/>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CF7"/>
    <w:rsid w:val="00596F75"/>
    <w:rsid w:val="00596F8C"/>
    <w:rsid w:val="00597020"/>
    <w:rsid w:val="0059784D"/>
    <w:rsid w:val="005A01C8"/>
    <w:rsid w:val="005A122B"/>
    <w:rsid w:val="005A1AE5"/>
    <w:rsid w:val="005A2679"/>
    <w:rsid w:val="005A30F8"/>
    <w:rsid w:val="005A34D4"/>
    <w:rsid w:val="005A3633"/>
    <w:rsid w:val="005A3A35"/>
    <w:rsid w:val="005A3B38"/>
    <w:rsid w:val="005A3CDD"/>
    <w:rsid w:val="005A46EE"/>
    <w:rsid w:val="005A477F"/>
    <w:rsid w:val="005A4CCF"/>
    <w:rsid w:val="005A51A7"/>
    <w:rsid w:val="005A5211"/>
    <w:rsid w:val="005A5722"/>
    <w:rsid w:val="005A65FE"/>
    <w:rsid w:val="005A6CA7"/>
    <w:rsid w:val="005A6F2C"/>
    <w:rsid w:val="005A71B8"/>
    <w:rsid w:val="005A749C"/>
    <w:rsid w:val="005A7BED"/>
    <w:rsid w:val="005B072D"/>
    <w:rsid w:val="005B090E"/>
    <w:rsid w:val="005B09E6"/>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B7367"/>
    <w:rsid w:val="005C03CD"/>
    <w:rsid w:val="005C154D"/>
    <w:rsid w:val="005C16F2"/>
    <w:rsid w:val="005C186C"/>
    <w:rsid w:val="005C2586"/>
    <w:rsid w:val="005C2CD1"/>
    <w:rsid w:val="005C3030"/>
    <w:rsid w:val="005C3645"/>
    <w:rsid w:val="005C384C"/>
    <w:rsid w:val="005C3B71"/>
    <w:rsid w:val="005C47E0"/>
    <w:rsid w:val="005C4A25"/>
    <w:rsid w:val="005C535F"/>
    <w:rsid w:val="005C56B5"/>
    <w:rsid w:val="005C5E46"/>
    <w:rsid w:val="005C694B"/>
    <w:rsid w:val="005C6A66"/>
    <w:rsid w:val="005C6B75"/>
    <w:rsid w:val="005C6B82"/>
    <w:rsid w:val="005C6DA5"/>
    <w:rsid w:val="005C7457"/>
    <w:rsid w:val="005C7D52"/>
    <w:rsid w:val="005D01D4"/>
    <w:rsid w:val="005D0FF2"/>
    <w:rsid w:val="005D1B55"/>
    <w:rsid w:val="005D1C8B"/>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817"/>
    <w:rsid w:val="005D78DD"/>
    <w:rsid w:val="005D7D19"/>
    <w:rsid w:val="005D7F64"/>
    <w:rsid w:val="005E006D"/>
    <w:rsid w:val="005E0250"/>
    <w:rsid w:val="005E0323"/>
    <w:rsid w:val="005E0468"/>
    <w:rsid w:val="005E095C"/>
    <w:rsid w:val="005E09D0"/>
    <w:rsid w:val="005E0A80"/>
    <w:rsid w:val="005E0CE9"/>
    <w:rsid w:val="005E0D4D"/>
    <w:rsid w:val="005E0DFA"/>
    <w:rsid w:val="005E1EA2"/>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170"/>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A3B"/>
    <w:rsid w:val="00605BD6"/>
    <w:rsid w:val="00605E0C"/>
    <w:rsid w:val="0060605B"/>
    <w:rsid w:val="00606BAA"/>
    <w:rsid w:val="00607E05"/>
    <w:rsid w:val="00611D87"/>
    <w:rsid w:val="006127C9"/>
    <w:rsid w:val="00612B6D"/>
    <w:rsid w:val="00612EB3"/>
    <w:rsid w:val="0061319A"/>
    <w:rsid w:val="00613288"/>
    <w:rsid w:val="006137E3"/>
    <w:rsid w:val="00613B79"/>
    <w:rsid w:val="00613BBF"/>
    <w:rsid w:val="0061442A"/>
    <w:rsid w:val="00615958"/>
    <w:rsid w:val="00615EB4"/>
    <w:rsid w:val="006161FB"/>
    <w:rsid w:val="0061702A"/>
    <w:rsid w:val="006170A8"/>
    <w:rsid w:val="00617484"/>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579C"/>
    <w:rsid w:val="006262D4"/>
    <w:rsid w:val="00626468"/>
    <w:rsid w:val="00626F7C"/>
    <w:rsid w:val="00627361"/>
    <w:rsid w:val="00627602"/>
    <w:rsid w:val="006276B0"/>
    <w:rsid w:val="00627EB7"/>
    <w:rsid w:val="00630012"/>
    <w:rsid w:val="006305B7"/>
    <w:rsid w:val="00632BA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669"/>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66B1"/>
    <w:rsid w:val="00646713"/>
    <w:rsid w:val="00646E6C"/>
    <w:rsid w:val="006474BD"/>
    <w:rsid w:val="0064758B"/>
    <w:rsid w:val="006477CC"/>
    <w:rsid w:val="006478E9"/>
    <w:rsid w:val="00647944"/>
    <w:rsid w:val="00647B1C"/>
    <w:rsid w:val="00650081"/>
    <w:rsid w:val="0065068B"/>
    <w:rsid w:val="00651026"/>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1674"/>
    <w:rsid w:val="00661FEA"/>
    <w:rsid w:val="00662558"/>
    <w:rsid w:val="00662DF8"/>
    <w:rsid w:val="00662EF4"/>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6AE5"/>
    <w:rsid w:val="00676D47"/>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473D"/>
    <w:rsid w:val="0069521F"/>
    <w:rsid w:val="0069566E"/>
    <w:rsid w:val="0069649A"/>
    <w:rsid w:val="006964CC"/>
    <w:rsid w:val="00696AE6"/>
    <w:rsid w:val="00696C60"/>
    <w:rsid w:val="00696CC1"/>
    <w:rsid w:val="00696E38"/>
    <w:rsid w:val="00697053"/>
    <w:rsid w:val="00697D5F"/>
    <w:rsid w:val="00697FA6"/>
    <w:rsid w:val="006A03A4"/>
    <w:rsid w:val="006A0554"/>
    <w:rsid w:val="006A0C37"/>
    <w:rsid w:val="006A150A"/>
    <w:rsid w:val="006A2043"/>
    <w:rsid w:val="006A20CB"/>
    <w:rsid w:val="006A3FC7"/>
    <w:rsid w:val="006A4460"/>
    <w:rsid w:val="006A4920"/>
    <w:rsid w:val="006A4E8E"/>
    <w:rsid w:val="006A4EDD"/>
    <w:rsid w:val="006A6456"/>
    <w:rsid w:val="006A69E7"/>
    <w:rsid w:val="006A7692"/>
    <w:rsid w:val="006A7C97"/>
    <w:rsid w:val="006B0127"/>
    <w:rsid w:val="006B0536"/>
    <w:rsid w:val="006B0C4A"/>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9DE"/>
    <w:rsid w:val="006C0D03"/>
    <w:rsid w:val="006C0E57"/>
    <w:rsid w:val="006C1240"/>
    <w:rsid w:val="006C1FDC"/>
    <w:rsid w:val="006C20F8"/>
    <w:rsid w:val="006C2512"/>
    <w:rsid w:val="006C275A"/>
    <w:rsid w:val="006C344F"/>
    <w:rsid w:val="006C3BEF"/>
    <w:rsid w:val="006C40A2"/>
    <w:rsid w:val="006C40F8"/>
    <w:rsid w:val="006C467E"/>
    <w:rsid w:val="006C4D68"/>
    <w:rsid w:val="006C548F"/>
    <w:rsid w:val="006C5528"/>
    <w:rsid w:val="006C588D"/>
    <w:rsid w:val="006C5961"/>
    <w:rsid w:val="006C5CD5"/>
    <w:rsid w:val="006C5D48"/>
    <w:rsid w:val="006C626D"/>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2D9"/>
    <w:rsid w:val="006D64E3"/>
    <w:rsid w:val="006D6525"/>
    <w:rsid w:val="006D6A55"/>
    <w:rsid w:val="006D72DE"/>
    <w:rsid w:val="006D77F5"/>
    <w:rsid w:val="006E154B"/>
    <w:rsid w:val="006E1DEF"/>
    <w:rsid w:val="006E1E1C"/>
    <w:rsid w:val="006E20EA"/>
    <w:rsid w:val="006E23FE"/>
    <w:rsid w:val="006E2425"/>
    <w:rsid w:val="006E34E0"/>
    <w:rsid w:val="006E35B7"/>
    <w:rsid w:val="006E3724"/>
    <w:rsid w:val="006E3FBB"/>
    <w:rsid w:val="006E4200"/>
    <w:rsid w:val="006E46C3"/>
    <w:rsid w:val="006E4DDA"/>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587"/>
    <w:rsid w:val="006F3BFB"/>
    <w:rsid w:val="006F3C83"/>
    <w:rsid w:val="006F3D08"/>
    <w:rsid w:val="006F3F84"/>
    <w:rsid w:val="006F465E"/>
    <w:rsid w:val="006F508D"/>
    <w:rsid w:val="006F512E"/>
    <w:rsid w:val="006F51BB"/>
    <w:rsid w:val="006F59ED"/>
    <w:rsid w:val="006F6261"/>
    <w:rsid w:val="006F66AA"/>
    <w:rsid w:val="006F78B3"/>
    <w:rsid w:val="006F7B3D"/>
    <w:rsid w:val="00700014"/>
    <w:rsid w:val="00700548"/>
    <w:rsid w:val="007006FD"/>
    <w:rsid w:val="00700AC5"/>
    <w:rsid w:val="00700B9F"/>
    <w:rsid w:val="0070149D"/>
    <w:rsid w:val="0070153C"/>
    <w:rsid w:val="007023E5"/>
    <w:rsid w:val="007024FE"/>
    <w:rsid w:val="00702A2B"/>
    <w:rsid w:val="007036F6"/>
    <w:rsid w:val="00703739"/>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531"/>
    <w:rsid w:val="00711F1A"/>
    <w:rsid w:val="00712473"/>
    <w:rsid w:val="00712D77"/>
    <w:rsid w:val="00712EE1"/>
    <w:rsid w:val="00713E7E"/>
    <w:rsid w:val="00714670"/>
    <w:rsid w:val="00714FD4"/>
    <w:rsid w:val="0071693C"/>
    <w:rsid w:val="00716A18"/>
    <w:rsid w:val="00716ACD"/>
    <w:rsid w:val="00716F85"/>
    <w:rsid w:val="00717032"/>
    <w:rsid w:val="00717653"/>
    <w:rsid w:val="007176E6"/>
    <w:rsid w:val="007178A4"/>
    <w:rsid w:val="00717C37"/>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0C9A"/>
    <w:rsid w:val="00731C14"/>
    <w:rsid w:val="007321A9"/>
    <w:rsid w:val="00732206"/>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40"/>
    <w:rsid w:val="00752B75"/>
    <w:rsid w:val="00752E69"/>
    <w:rsid w:val="00753519"/>
    <w:rsid w:val="007538C9"/>
    <w:rsid w:val="0075393D"/>
    <w:rsid w:val="00754160"/>
    <w:rsid w:val="00754BE4"/>
    <w:rsid w:val="00755E8A"/>
    <w:rsid w:val="007571FF"/>
    <w:rsid w:val="007572F0"/>
    <w:rsid w:val="0075799B"/>
    <w:rsid w:val="007579CC"/>
    <w:rsid w:val="00760159"/>
    <w:rsid w:val="007601B4"/>
    <w:rsid w:val="00760282"/>
    <w:rsid w:val="00760375"/>
    <w:rsid w:val="0076089A"/>
    <w:rsid w:val="00760D1A"/>
    <w:rsid w:val="0076140A"/>
    <w:rsid w:val="00762444"/>
    <w:rsid w:val="00762AC2"/>
    <w:rsid w:val="00762DE8"/>
    <w:rsid w:val="00763B0F"/>
    <w:rsid w:val="00764973"/>
    <w:rsid w:val="007649BD"/>
    <w:rsid w:val="00765B76"/>
    <w:rsid w:val="00765E22"/>
    <w:rsid w:val="00765F51"/>
    <w:rsid w:val="00766576"/>
    <w:rsid w:val="00766656"/>
    <w:rsid w:val="007671DB"/>
    <w:rsid w:val="007674ED"/>
    <w:rsid w:val="00767908"/>
    <w:rsid w:val="0076796A"/>
    <w:rsid w:val="00767A53"/>
    <w:rsid w:val="00767AB0"/>
    <w:rsid w:val="00767E37"/>
    <w:rsid w:val="00767E86"/>
    <w:rsid w:val="0077032A"/>
    <w:rsid w:val="00770386"/>
    <w:rsid w:val="00770927"/>
    <w:rsid w:val="0077101E"/>
    <w:rsid w:val="00771188"/>
    <w:rsid w:val="007718F9"/>
    <w:rsid w:val="007731BC"/>
    <w:rsid w:val="00773DD6"/>
    <w:rsid w:val="007744BE"/>
    <w:rsid w:val="0077461D"/>
    <w:rsid w:val="007764BB"/>
    <w:rsid w:val="007769AE"/>
    <w:rsid w:val="00776B3B"/>
    <w:rsid w:val="00776D44"/>
    <w:rsid w:val="00777528"/>
    <w:rsid w:val="007801D8"/>
    <w:rsid w:val="0078036C"/>
    <w:rsid w:val="007804EC"/>
    <w:rsid w:val="00780B95"/>
    <w:rsid w:val="00780BAC"/>
    <w:rsid w:val="00780BEE"/>
    <w:rsid w:val="00782185"/>
    <w:rsid w:val="00782896"/>
    <w:rsid w:val="00783F0B"/>
    <w:rsid w:val="0078412D"/>
    <w:rsid w:val="007847FE"/>
    <w:rsid w:val="0078499D"/>
    <w:rsid w:val="00784A15"/>
    <w:rsid w:val="00784E3C"/>
    <w:rsid w:val="00785F87"/>
    <w:rsid w:val="00786303"/>
    <w:rsid w:val="00787613"/>
    <w:rsid w:val="0078799B"/>
    <w:rsid w:val="00790513"/>
    <w:rsid w:val="007909C9"/>
    <w:rsid w:val="00791D63"/>
    <w:rsid w:val="00791FFD"/>
    <w:rsid w:val="007922AE"/>
    <w:rsid w:val="00792AF1"/>
    <w:rsid w:val="00792C4F"/>
    <w:rsid w:val="0079392B"/>
    <w:rsid w:val="00794C3B"/>
    <w:rsid w:val="007957EA"/>
    <w:rsid w:val="007960BB"/>
    <w:rsid w:val="007962B9"/>
    <w:rsid w:val="00796624"/>
    <w:rsid w:val="0079689F"/>
    <w:rsid w:val="00796B33"/>
    <w:rsid w:val="00796C4F"/>
    <w:rsid w:val="00796E8E"/>
    <w:rsid w:val="00797414"/>
    <w:rsid w:val="00797BA2"/>
    <w:rsid w:val="007A01F2"/>
    <w:rsid w:val="007A021C"/>
    <w:rsid w:val="007A048E"/>
    <w:rsid w:val="007A07AC"/>
    <w:rsid w:val="007A0D8F"/>
    <w:rsid w:val="007A13DB"/>
    <w:rsid w:val="007A157E"/>
    <w:rsid w:val="007A1F25"/>
    <w:rsid w:val="007A2137"/>
    <w:rsid w:val="007A3812"/>
    <w:rsid w:val="007A39CE"/>
    <w:rsid w:val="007A494C"/>
    <w:rsid w:val="007A4A7D"/>
    <w:rsid w:val="007A52B4"/>
    <w:rsid w:val="007A576E"/>
    <w:rsid w:val="007A5FFF"/>
    <w:rsid w:val="007A720D"/>
    <w:rsid w:val="007A76BF"/>
    <w:rsid w:val="007A7904"/>
    <w:rsid w:val="007A7A4B"/>
    <w:rsid w:val="007B0029"/>
    <w:rsid w:val="007B02CC"/>
    <w:rsid w:val="007B062E"/>
    <w:rsid w:val="007B077F"/>
    <w:rsid w:val="007B08DB"/>
    <w:rsid w:val="007B12FC"/>
    <w:rsid w:val="007B18E7"/>
    <w:rsid w:val="007B28FF"/>
    <w:rsid w:val="007B31DF"/>
    <w:rsid w:val="007B34CC"/>
    <w:rsid w:val="007B3B49"/>
    <w:rsid w:val="007B402C"/>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016"/>
    <w:rsid w:val="007C471C"/>
    <w:rsid w:val="007C5A49"/>
    <w:rsid w:val="007C6501"/>
    <w:rsid w:val="007C7259"/>
    <w:rsid w:val="007C748A"/>
    <w:rsid w:val="007C7E68"/>
    <w:rsid w:val="007C7ECC"/>
    <w:rsid w:val="007C7ECD"/>
    <w:rsid w:val="007D079D"/>
    <w:rsid w:val="007D0934"/>
    <w:rsid w:val="007D0AF7"/>
    <w:rsid w:val="007D0C3B"/>
    <w:rsid w:val="007D16DA"/>
    <w:rsid w:val="007D3175"/>
    <w:rsid w:val="007D317C"/>
    <w:rsid w:val="007D34CF"/>
    <w:rsid w:val="007D37F8"/>
    <w:rsid w:val="007D38AB"/>
    <w:rsid w:val="007D3CD5"/>
    <w:rsid w:val="007D53DE"/>
    <w:rsid w:val="007D54C6"/>
    <w:rsid w:val="007D554D"/>
    <w:rsid w:val="007D5E0C"/>
    <w:rsid w:val="007D60F6"/>
    <w:rsid w:val="007D634C"/>
    <w:rsid w:val="007D641B"/>
    <w:rsid w:val="007D65CB"/>
    <w:rsid w:val="007D664B"/>
    <w:rsid w:val="007D6A8B"/>
    <w:rsid w:val="007D6E6E"/>
    <w:rsid w:val="007D70AB"/>
    <w:rsid w:val="007D7250"/>
    <w:rsid w:val="007D76CF"/>
    <w:rsid w:val="007D7F5F"/>
    <w:rsid w:val="007E01FA"/>
    <w:rsid w:val="007E0C4A"/>
    <w:rsid w:val="007E13F5"/>
    <w:rsid w:val="007E1CFE"/>
    <w:rsid w:val="007E1EBA"/>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38"/>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2C8"/>
    <w:rsid w:val="00801427"/>
    <w:rsid w:val="008017E3"/>
    <w:rsid w:val="00801B14"/>
    <w:rsid w:val="00801E3D"/>
    <w:rsid w:val="00801E51"/>
    <w:rsid w:val="008023DE"/>
    <w:rsid w:val="008029EC"/>
    <w:rsid w:val="008029FC"/>
    <w:rsid w:val="00802DD1"/>
    <w:rsid w:val="00803813"/>
    <w:rsid w:val="00803D0A"/>
    <w:rsid w:val="008043FB"/>
    <w:rsid w:val="00804A5B"/>
    <w:rsid w:val="00804C77"/>
    <w:rsid w:val="008050FB"/>
    <w:rsid w:val="00805AE3"/>
    <w:rsid w:val="008068A2"/>
    <w:rsid w:val="00806AF6"/>
    <w:rsid w:val="008070CC"/>
    <w:rsid w:val="0080718E"/>
    <w:rsid w:val="0080759B"/>
    <w:rsid w:val="00807747"/>
    <w:rsid w:val="0081021F"/>
    <w:rsid w:val="00810903"/>
    <w:rsid w:val="00810B87"/>
    <w:rsid w:val="0081113C"/>
    <w:rsid w:val="00811BCE"/>
    <w:rsid w:val="00812982"/>
    <w:rsid w:val="00813CE7"/>
    <w:rsid w:val="00813DA3"/>
    <w:rsid w:val="008141B6"/>
    <w:rsid w:val="00814600"/>
    <w:rsid w:val="008152F9"/>
    <w:rsid w:val="00816696"/>
    <w:rsid w:val="00816F6E"/>
    <w:rsid w:val="0081720D"/>
    <w:rsid w:val="00817C90"/>
    <w:rsid w:val="008206D3"/>
    <w:rsid w:val="00820821"/>
    <w:rsid w:val="00821465"/>
    <w:rsid w:val="00821759"/>
    <w:rsid w:val="00821872"/>
    <w:rsid w:val="00822A85"/>
    <w:rsid w:val="00822C11"/>
    <w:rsid w:val="008233C5"/>
    <w:rsid w:val="008235FD"/>
    <w:rsid w:val="0082372E"/>
    <w:rsid w:val="0082466E"/>
    <w:rsid w:val="00825862"/>
    <w:rsid w:val="00825981"/>
    <w:rsid w:val="00825EF5"/>
    <w:rsid w:val="00826614"/>
    <w:rsid w:val="00826727"/>
    <w:rsid w:val="00826EDE"/>
    <w:rsid w:val="00827293"/>
    <w:rsid w:val="00827B76"/>
    <w:rsid w:val="0083013F"/>
    <w:rsid w:val="00830E89"/>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33C"/>
    <w:rsid w:val="00846987"/>
    <w:rsid w:val="008471CF"/>
    <w:rsid w:val="008471E7"/>
    <w:rsid w:val="00847B88"/>
    <w:rsid w:val="008505DA"/>
    <w:rsid w:val="00850664"/>
    <w:rsid w:val="0085071B"/>
    <w:rsid w:val="00850794"/>
    <w:rsid w:val="00850855"/>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57D34"/>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22A"/>
    <w:rsid w:val="0087634A"/>
    <w:rsid w:val="00876599"/>
    <w:rsid w:val="0087688F"/>
    <w:rsid w:val="0087764E"/>
    <w:rsid w:val="00877AE0"/>
    <w:rsid w:val="00880488"/>
    <w:rsid w:val="00880543"/>
    <w:rsid w:val="00881A6C"/>
    <w:rsid w:val="00881EAE"/>
    <w:rsid w:val="00883153"/>
    <w:rsid w:val="00883769"/>
    <w:rsid w:val="00883837"/>
    <w:rsid w:val="0088440F"/>
    <w:rsid w:val="008845DD"/>
    <w:rsid w:val="00885420"/>
    <w:rsid w:val="00885C31"/>
    <w:rsid w:val="00885D2E"/>
    <w:rsid w:val="00887011"/>
    <w:rsid w:val="008873D9"/>
    <w:rsid w:val="008875B5"/>
    <w:rsid w:val="008901ED"/>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9785C"/>
    <w:rsid w:val="008A023D"/>
    <w:rsid w:val="008A04A6"/>
    <w:rsid w:val="008A0C5C"/>
    <w:rsid w:val="008A0F23"/>
    <w:rsid w:val="008A10DD"/>
    <w:rsid w:val="008A1188"/>
    <w:rsid w:val="008A3040"/>
    <w:rsid w:val="008A30E9"/>
    <w:rsid w:val="008A41E9"/>
    <w:rsid w:val="008A4AF2"/>
    <w:rsid w:val="008A5220"/>
    <w:rsid w:val="008A6CED"/>
    <w:rsid w:val="008A6F89"/>
    <w:rsid w:val="008A748E"/>
    <w:rsid w:val="008A7F3B"/>
    <w:rsid w:val="008B0139"/>
    <w:rsid w:val="008B0A28"/>
    <w:rsid w:val="008B0E93"/>
    <w:rsid w:val="008B108C"/>
    <w:rsid w:val="008B1C4B"/>
    <w:rsid w:val="008B1CB3"/>
    <w:rsid w:val="008B1FF3"/>
    <w:rsid w:val="008B2272"/>
    <w:rsid w:val="008B2312"/>
    <w:rsid w:val="008B2FA6"/>
    <w:rsid w:val="008B344C"/>
    <w:rsid w:val="008B369A"/>
    <w:rsid w:val="008B3753"/>
    <w:rsid w:val="008B37F2"/>
    <w:rsid w:val="008B3C86"/>
    <w:rsid w:val="008B45F7"/>
    <w:rsid w:val="008B4CAE"/>
    <w:rsid w:val="008B4DE9"/>
    <w:rsid w:val="008B50B8"/>
    <w:rsid w:val="008B5FEB"/>
    <w:rsid w:val="008B68EF"/>
    <w:rsid w:val="008B6926"/>
    <w:rsid w:val="008B6EE5"/>
    <w:rsid w:val="008B7270"/>
    <w:rsid w:val="008C012E"/>
    <w:rsid w:val="008C08DA"/>
    <w:rsid w:val="008C0B10"/>
    <w:rsid w:val="008C1015"/>
    <w:rsid w:val="008C1545"/>
    <w:rsid w:val="008C157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C779B"/>
    <w:rsid w:val="008D0153"/>
    <w:rsid w:val="008D01CF"/>
    <w:rsid w:val="008D1241"/>
    <w:rsid w:val="008D13D9"/>
    <w:rsid w:val="008D1D60"/>
    <w:rsid w:val="008D1FEA"/>
    <w:rsid w:val="008D296E"/>
    <w:rsid w:val="008D2F1F"/>
    <w:rsid w:val="008D310F"/>
    <w:rsid w:val="008D3201"/>
    <w:rsid w:val="008D32E7"/>
    <w:rsid w:val="008D3F2D"/>
    <w:rsid w:val="008D423A"/>
    <w:rsid w:val="008D4241"/>
    <w:rsid w:val="008D4625"/>
    <w:rsid w:val="008D471E"/>
    <w:rsid w:val="008D4CAF"/>
    <w:rsid w:val="008D5AF7"/>
    <w:rsid w:val="008D5FE7"/>
    <w:rsid w:val="008D691C"/>
    <w:rsid w:val="008D6F18"/>
    <w:rsid w:val="008D70EF"/>
    <w:rsid w:val="008D729F"/>
    <w:rsid w:val="008D72F9"/>
    <w:rsid w:val="008D7997"/>
    <w:rsid w:val="008E0816"/>
    <w:rsid w:val="008E0BEA"/>
    <w:rsid w:val="008E0DC3"/>
    <w:rsid w:val="008E121C"/>
    <w:rsid w:val="008E17B4"/>
    <w:rsid w:val="008E1A9F"/>
    <w:rsid w:val="008E2C8C"/>
    <w:rsid w:val="008E3374"/>
    <w:rsid w:val="008E36C2"/>
    <w:rsid w:val="008E3E07"/>
    <w:rsid w:val="008E411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70F"/>
    <w:rsid w:val="008F2396"/>
    <w:rsid w:val="008F287F"/>
    <w:rsid w:val="008F28A4"/>
    <w:rsid w:val="008F2DFA"/>
    <w:rsid w:val="008F34C5"/>
    <w:rsid w:val="008F387E"/>
    <w:rsid w:val="008F38AE"/>
    <w:rsid w:val="008F3937"/>
    <w:rsid w:val="008F3DF4"/>
    <w:rsid w:val="008F47CF"/>
    <w:rsid w:val="008F4ACD"/>
    <w:rsid w:val="008F4ED5"/>
    <w:rsid w:val="008F5214"/>
    <w:rsid w:val="008F6A2C"/>
    <w:rsid w:val="008F7243"/>
    <w:rsid w:val="008F774A"/>
    <w:rsid w:val="008F77D8"/>
    <w:rsid w:val="008F78E2"/>
    <w:rsid w:val="008F7B14"/>
    <w:rsid w:val="008F7E3F"/>
    <w:rsid w:val="009000E7"/>
    <w:rsid w:val="0090084F"/>
    <w:rsid w:val="0090136C"/>
    <w:rsid w:val="0090301D"/>
    <w:rsid w:val="0090342B"/>
    <w:rsid w:val="00903A7B"/>
    <w:rsid w:val="00904F7B"/>
    <w:rsid w:val="00905AA0"/>
    <w:rsid w:val="00905B8F"/>
    <w:rsid w:val="00905D22"/>
    <w:rsid w:val="00905D25"/>
    <w:rsid w:val="00906254"/>
    <w:rsid w:val="009063A9"/>
    <w:rsid w:val="00906544"/>
    <w:rsid w:val="0090669B"/>
    <w:rsid w:val="009067BF"/>
    <w:rsid w:val="0090700A"/>
    <w:rsid w:val="00907846"/>
    <w:rsid w:val="00907920"/>
    <w:rsid w:val="00907B2F"/>
    <w:rsid w:val="00907C71"/>
    <w:rsid w:val="00910732"/>
    <w:rsid w:val="00910A08"/>
    <w:rsid w:val="00910C76"/>
    <w:rsid w:val="00910E6B"/>
    <w:rsid w:val="00910F83"/>
    <w:rsid w:val="009110C4"/>
    <w:rsid w:val="0091136E"/>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17494"/>
    <w:rsid w:val="009200CF"/>
    <w:rsid w:val="009204D0"/>
    <w:rsid w:val="00920B80"/>
    <w:rsid w:val="00920DD8"/>
    <w:rsid w:val="0092134B"/>
    <w:rsid w:val="0092168F"/>
    <w:rsid w:val="00923E2E"/>
    <w:rsid w:val="00923FB0"/>
    <w:rsid w:val="0092473D"/>
    <w:rsid w:val="00924B37"/>
    <w:rsid w:val="00924C57"/>
    <w:rsid w:val="009250D0"/>
    <w:rsid w:val="009252AB"/>
    <w:rsid w:val="009252B3"/>
    <w:rsid w:val="00925F9A"/>
    <w:rsid w:val="00926D84"/>
    <w:rsid w:val="00927702"/>
    <w:rsid w:val="00930181"/>
    <w:rsid w:val="009301F0"/>
    <w:rsid w:val="009304D0"/>
    <w:rsid w:val="00930DBA"/>
    <w:rsid w:val="009310A1"/>
    <w:rsid w:val="009317BF"/>
    <w:rsid w:val="00931ACC"/>
    <w:rsid w:val="00932347"/>
    <w:rsid w:val="00932418"/>
    <w:rsid w:val="0093302C"/>
    <w:rsid w:val="00934F07"/>
    <w:rsid w:val="00935CB6"/>
    <w:rsid w:val="00936130"/>
    <w:rsid w:val="00936176"/>
    <w:rsid w:val="009361BA"/>
    <w:rsid w:val="00936CCF"/>
    <w:rsid w:val="00936E23"/>
    <w:rsid w:val="00937A8B"/>
    <w:rsid w:val="00940A32"/>
    <w:rsid w:val="0094161B"/>
    <w:rsid w:val="00941C6D"/>
    <w:rsid w:val="00941F36"/>
    <w:rsid w:val="00942025"/>
    <w:rsid w:val="00942521"/>
    <w:rsid w:val="009432EE"/>
    <w:rsid w:val="00943866"/>
    <w:rsid w:val="00943BFD"/>
    <w:rsid w:val="0094456B"/>
    <w:rsid w:val="009446E0"/>
    <w:rsid w:val="0094523A"/>
    <w:rsid w:val="00945295"/>
    <w:rsid w:val="00945D18"/>
    <w:rsid w:val="00945E27"/>
    <w:rsid w:val="00946F2F"/>
    <w:rsid w:val="009472C8"/>
    <w:rsid w:val="0094746A"/>
    <w:rsid w:val="009477AA"/>
    <w:rsid w:val="00950028"/>
    <w:rsid w:val="009504A2"/>
    <w:rsid w:val="0095069D"/>
    <w:rsid w:val="009508F3"/>
    <w:rsid w:val="00950E86"/>
    <w:rsid w:val="00950F92"/>
    <w:rsid w:val="009528A4"/>
    <w:rsid w:val="0095298F"/>
    <w:rsid w:val="009529AF"/>
    <w:rsid w:val="00953532"/>
    <w:rsid w:val="00953A1A"/>
    <w:rsid w:val="00953E07"/>
    <w:rsid w:val="00953FC7"/>
    <w:rsid w:val="00953FE2"/>
    <w:rsid w:val="0095409C"/>
    <w:rsid w:val="00954241"/>
    <w:rsid w:val="009543B2"/>
    <w:rsid w:val="009544CD"/>
    <w:rsid w:val="00954729"/>
    <w:rsid w:val="009547C6"/>
    <w:rsid w:val="00954FF6"/>
    <w:rsid w:val="00955CA3"/>
    <w:rsid w:val="009563DB"/>
    <w:rsid w:val="00957067"/>
    <w:rsid w:val="009570EB"/>
    <w:rsid w:val="009572A7"/>
    <w:rsid w:val="00957D11"/>
    <w:rsid w:val="009602B2"/>
    <w:rsid w:val="00961618"/>
    <w:rsid w:val="00961FD1"/>
    <w:rsid w:val="00962134"/>
    <w:rsid w:val="0096272E"/>
    <w:rsid w:val="00962814"/>
    <w:rsid w:val="009638C8"/>
    <w:rsid w:val="00963C79"/>
    <w:rsid w:val="00963F2A"/>
    <w:rsid w:val="009651CA"/>
    <w:rsid w:val="00965295"/>
    <w:rsid w:val="00966228"/>
    <w:rsid w:val="009668F2"/>
    <w:rsid w:val="00966D03"/>
    <w:rsid w:val="009714FB"/>
    <w:rsid w:val="0097150B"/>
    <w:rsid w:val="0097160F"/>
    <w:rsid w:val="00971BAE"/>
    <w:rsid w:val="00972395"/>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DF"/>
    <w:rsid w:val="00982AE7"/>
    <w:rsid w:val="00983342"/>
    <w:rsid w:val="009833CC"/>
    <w:rsid w:val="00983493"/>
    <w:rsid w:val="00983670"/>
    <w:rsid w:val="00983712"/>
    <w:rsid w:val="0098376A"/>
    <w:rsid w:val="00983E6A"/>
    <w:rsid w:val="00983F77"/>
    <w:rsid w:val="009844C7"/>
    <w:rsid w:val="00985015"/>
    <w:rsid w:val="009858C3"/>
    <w:rsid w:val="009859B7"/>
    <w:rsid w:val="00985A90"/>
    <w:rsid w:val="00985AC4"/>
    <w:rsid w:val="00985F78"/>
    <w:rsid w:val="009868A5"/>
    <w:rsid w:val="00986B93"/>
    <w:rsid w:val="00987DCF"/>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1AD"/>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6C38"/>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68D8"/>
    <w:rsid w:val="009C7314"/>
    <w:rsid w:val="009C7DA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131E"/>
    <w:rsid w:val="009F1D59"/>
    <w:rsid w:val="009F2699"/>
    <w:rsid w:val="009F300E"/>
    <w:rsid w:val="009F4509"/>
    <w:rsid w:val="009F53B8"/>
    <w:rsid w:val="009F55F3"/>
    <w:rsid w:val="009F575D"/>
    <w:rsid w:val="009F5A03"/>
    <w:rsid w:val="009F5DFD"/>
    <w:rsid w:val="009F63A1"/>
    <w:rsid w:val="009F7244"/>
    <w:rsid w:val="009F7545"/>
    <w:rsid w:val="009F7600"/>
    <w:rsid w:val="009F774E"/>
    <w:rsid w:val="00A00821"/>
    <w:rsid w:val="00A0128B"/>
    <w:rsid w:val="00A01365"/>
    <w:rsid w:val="00A01819"/>
    <w:rsid w:val="00A01DF7"/>
    <w:rsid w:val="00A02C23"/>
    <w:rsid w:val="00A033E1"/>
    <w:rsid w:val="00A0366B"/>
    <w:rsid w:val="00A036E5"/>
    <w:rsid w:val="00A05372"/>
    <w:rsid w:val="00A05520"/>
    <w:rsid w:val="00A055EA"/>
    <w:rsid w:val="00A0596A"/>
    <w:rsid w:val="00A05B39"/>
    <w:rsid w:val="00A06CBD"/>
    <w:rsid w:val="00A07F45"/>
    <w:rsid w:val="00A10E00"/>
    <w:rsid w:val="00A11DBB"/>
    <w:rsid w:val="00A1212D"/>
    <w:rsid w:val="00A1292B"/>
    <w:rsid w:val="00A12C2E"/>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707"/>
    <w:rsid w:val="00A20037"/>
    <w:rsid w:val="00A2040A"/>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CD0"/>
    <w:rsid w:val="00A315F4"/>
    <w:rsid w:val="00A31793"/>
    <w:rsid w:val="00A319DF"/>
    <w:rsid w:val="00A32313"/>
    <w:rsid w:val="00A32506"/>
    <w:rsid w:val="00A32A4E"/>
    <w:rsid w:val="00A32D6C"/>
    <w:rsid w:val="00A33066"/>
    <w:rsid w:val="00A3334C"/>
    <w:rsid w:val="00A33B84"/>
    <w:rsid w:val="00A33ED8"/>
    <w:rsid w:val="00A34243"/>
    <w:rsid w:val="00A34DCD"/>
    <w:rsid w:val="00A35694"/>
    <w:rsid w:val="00A35877"/>
    <w:rsid w:val="00A35DFF"/>
    <w:rsid w:val="00A36063"/>
    <w:rsid w:val="00A364B8"/>
    <w:rsid w:val="00A365E5"/>
    <w:rsid w:val="00A36670"/>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2E9B"/>
    <w:rsid w:val="00A43051"/>
    <w:rsid w:val="00A43291"/>
    <w:rsid w:val="00A4372F"/>
    <w:rsid w:val="00A45114"/>
    <w:rsid w:val="00A45967"/>
    <w:rsid w:val="00A45DA2"/>
    <w:rsid w:val="00A45F85"/>
    <w:rsid w:val="00A4640A"/>
    <w:rsid w:val="00A466FB"/>
    <w:rsid w:val="00A4722A"/>
    <w:rsid w:val="00A47B8B"/>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82"/>
    <w:rsid w:val="00A575F0"/>
    <w:rsid w:val="00A57990"/>
    <w:rsid w:val="00A57FDC"/>
    <w:rsid w:val="00A60583"/>
    <w:rsid w:val="00A607A1"/>
    <w:rsid w:val="00A60BC1"/>
    <w:rsid w:val="00A61219"/>
    <w:rsid w:val="00A612DB"/>
    <w:rsid w:val="00A61A6D"/>
    <w:rsid w:val="00A61CBB"/>
    <w:rsid w:val="00A61F10"/>
    <w:rsid w:val="00A622D9"/>
    <w:rsid w:val="00A62461"/>
    <w:rsid w:val="00A62D01"/>
    <w:rsid w:val="00A63063"/>
    <w:rsid w:val="00A63394"/>
    <w:rsid w:val="00A63929"/>
    <w:rsid w:val="00A63A33"/>
    <w:rsid w:val="00A63E18"/>
    <w:rsid w:val="00A640C6"/>
    <w:rsid w:val="00A647A2"/>
    <w:rsid w:val="00A649A5"/>
    <w:rsid w:val="00A64CAB"/>
    <w:rsid w:val="00A64FAE"/>
    <w:rsid w:val="00A65471"/>
    <w:rsid w:val="00A65607"/>
    <w:rsid w:val="00A66B3D"/>
    <w:rsid w:val="00A66B8B"/>
    <w:rsid w:val="00A678AE"/>
    <w:rsid w:val="00A707BE"/>
    <w:rsid w:val="00A7082E"/>
    <w:rsid w:val="00A70CA3"/>
    <w:rsid w:val="00A70D12"/>
    <w:rsid w:val="00A70D77"/>
    <w:rsid w:val="00A71613"/>
    <w:rsid w:val="00A71B3E"/>
    <w:rsid w:val="00A72437"/>
    <w:rsid w:val="00A73C03"/>
    <w:rsid w:val="00A7467E"/>
    <w:rsid w:val="00A74ED4"/>
    <w:rsid w:val="00A7540D"/>
    <w:rsid w:val="00A75AE0"/>
    <w:rsid w:val="00A7604B"/>
    <w:rsid w:val="00A766C4"/>
    <w:rsid w:val="00A76E2B"/>
    <w:rsid w:val="00A76FDB"/>
    <w:rsid w:val="00A77690"/>
    <w:rsid w:val="00A77A50"/>
    <w:rsid w:val="00A80005"/>
    <w:rsid w:val="00A801ED"/>
    <w:rsid w:val="00A803CC"/>
    <w:rsid w:val="00A80A20"/>
    <w:rsid w:val="00A8115B"/>
    <w:rsid w:val="00A818AF"/>
    <w:rsid w:val="00A828D8"/>
    <w:rsid w:val="00A829E5"/>
    <w:rsid w:val="00A83B22"/>
    <w:rsid w:val="00A83C41"/>
    <w:rsid w:val="00A83E6E"/>
    <w:rsid w:val="00A849A4"/>
    <w:rsid w:val="00A850CB"/>
    <w:rsid w:val="00A857BB"/>
    <w:rsid w:val="00A864D5"/>
    <w:rsid w:val="00A86BC9"/>
    <w:rsid w:val="00A86D8E"/>
    <w:rsid w:val="00A86FE7"/>
    <w:rsid w:val="00A87AF4"/>
    <w:rsid w:val="00A87CE3"/>
    <w:rsid w:val="00A9026F"/>
    <w:rsid w:val="00A90D49"/>
    <w:rsid w:val="00A90EBD"/>
    <w:rsid w:val="00A91814"/>
    <w:rsid w:val="00A91961"/>
    <w:rsid w:val="00A91C90"/>
    <w:rsid w:val="00A91E57"/>
    <w:rsid w:val="00A9254D"/>
    <w:rsid w:val="00A93390"/>
    <w:rsid w:val="00A934AC"/>
    <w:rsid w:val="00A93B21"/>
    <w:rsid w:val="00A946CE"/>
    <w:rsid w:val="00A955AE"/>
    <w:rsid w:val="00A958FA"/>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2EEC"/>
    <w:rsid w:val="00AA39C7"/>
    <w:rsid w:val="00AA39DF"/>
    <w:rsid w:val="00AA3AE7"/>
    <w:rsid w:val="00AA3E95"/>
    <w:rsid w:val="00AA480B"/>
    <w:rsid w:val="00AA535A"/>
    <w:rsid w:val="00AA539A"/>
    <w:rsid w:val="00AA5938"/>
    <w:rsid w:val="00AA5BD1"/>
    <w:rsid w:val="00AA5C5C"/>
    <w:rsid w:val="00AA6111"/>
    <w:rsid w:val="00AA6177"/>
    <w:rsid w:val="00AA6237"/>
    <w:rsid w:val="00AA66BC"/>
    <w:rsid w:val="00AA6E5E"/>
    <w:rsid w:val="00AA73EA"/>
    <w:rsid w:val="00AA7E75"/>
    <w:rsid w:val="00AB0085"/>
    <w:rsid w:val="00AB1B13"/>
    <w:rsid w:val="00AB26F1"/>
    <w:rsid w:val="00AB2B7D"/>
    <w:rsid w:val="00AB2D66"/>
    <w:rsid w:val="00AB2F46"/>
    <w:rsid w:val="00AB394B"/>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42C"/>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3C4B"/>
    <w:rsid w:val="00AE4295"/>
    <w:rsid w:val="00AE44D8"/>
    <w:rsid w:val="00AE46C7"/>
    <w:rsid w:val="00AE46CE"/>
    <w:rsid w:val="00AE47E3"/>
    <w:rsid w:val="00AE4C3B"/>
    <w:rsid w:val="00AE5116"/>
    <w:rsid w:val="00AE5B2D"/>
    <w:rsid w:val="00AE5FB2"/>
    <w:rsid w:val="00AE61E2"/>
    <w:rsid w:val="00AE742E"/>
    <w:rsid w:val="00AE7EB2"/>
    <w:rsid w:val="00AF019F"/>
    <w:rsid w:val="00AF048C"/>
    <w:rsid w:val="00AF0A1D"/>
    <w:rsid w:val="00AF0DFE"/>
    <w:rsid w:val="00AF0E30"/>
    <w:rsid w:val="00AF2A84"/>
    <w:rsid w:val="00AF2B30"/>
    <w:rsid w:val="00AF2CED"/>
    <w:rsid w:val="00AF38A3"/>
    <w:rsid w:val="00AF3E31"/>
    <w:rsid w:val="00AF3F5F"/>
    <w:rsid w:val="00AF4150"/>
    <w:rsid w:val="00AF499E"/>
    <w:rsid w:val="00AF4F9E"/>
    <w:rsid w:val="00AF5661"/>
    <w:rsid w:val="00AF5930"/>
    <w:rsid w:val="00AF621C"/>
    <w:rsid w:val="00B0024A"/>
    <w:rsid w:val="00B00561"/>
    <w:rsid w:val="00B00BF1"/>
    <w:rsid w:val="00B00C81"/>
    <w:rsid w:val="00B00D61"/>
    <w:rsid w:val="00B00D97"/>
    <w:rsid w:val="00B0236E"/>
    <w:rsid w:val="00B02A3A"/>
    <w:rsid w:val="00B02C14"/>
    <w:rsid w:val="00B03C1D"/>
    <w:rsid w:val="00B04031"/>
    <w:rsid w:val="00B04263"/>
    <w:rsid w:val="00B046AE"/>
    <w:rsid w:val="00B049D2"/>
    <w:rsid w:val="00B04B09"/>
    <w:rsid w:val="00B04C89"/>
    <w:rsid w:val="00B059F6"/>
    <w:rsid w:val="00B06EF9"/>
    <w:rsid w:val="00B07694"/>
    <w:rsid w:val="00B100F2"/>
    <w:rsid w:val="00B10AB4"/>
    <w:rsid w:val="00B11029"/>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08C7"/>
    <w:rsid w:val="00B21C8F"/>
    <w:rsid w:val="00B21E51"/>
    <w:rsid w:val="00B220D1"/>
    <w:rsid w:val="00B226F6"/>
    <w:rsid w:val="00B2326C"/>
    <w:rsid w:val="00B23427"/>
    <w:rsid w:val="00B23C08"/>
    <w:rsid w:val="00B23E19"/>
    <w:rsid w:val="00B245ED"/>
    <w:rsid w:val="00B24A3F"/>
    <w:rsid w:val="00B24C89"/>
    <w:rsid w:val="00B24D65"/>
    <w:rsid w:val="00B250F8"/>
    <w:rsid w:val="00B25678"/>
    <w:rsid w:val="00B25CE9"/>
    <w:rsid w:val="00B26B8E"/>
    <w:rsid w:val="00B26DAD"/>
    <w:rsid w:val="00B2732D"/>
    <w:rsid w:val="00B2787E"/>
    <w:rsid w:val="00B27DEE"/>
    <w:rsid w:val="00B30200"/>
    <w:rsid w:val="00B308EC"/>
    <w:rsid w:val="00B30E69"/>
    <w:rsid w:val="00B3142B"/>
    <w:rsid w:val="00B317E9"/>
    <w:rsid w:val="00B3186B"/>
    <w:rsid w:val="00B32760"/>
    <w:rsid w:val="00B328D5"/>
    <w:rsid w:val="00B33063"/>
    <w:rsid w:val="00B3366A"/>
    <w:rsid w:val="00B33773"/>
    <w:rsid w:val="00B33C73"/>
    <w:rsid w:val="00B33FA0"/>
    <w:rsid w:val="00B34373"/>
    <w:rsid w:val="00B348A8"/>
    <w:rsid w:val="00B34EE9"/>
    <w:rsid w:val="00B356A4"/>
    <w:rsid w:val="00B35A0D"/>
    <w:rsid w:val="00B363F3"/>
    <w:rsid w:val="00B36412"/>
    <w:rsid w:val="00B36DEC"/>
    <w:rsid w:val="00B36F16"/>
    <w:rsid w:val="00B376D5"/>
    <w:rsid w:val="00B37B55"/>
    <w:rsid w:val="00B404A3"/>
    <w:rsid w:val="00B4050B"/>
    <w:rsid w:val="00B40710"/>
    <w:rsid w:val="00B40EE6"/>
    <w:rsid w:val="00B41BB0"/>
    <w:rsid w:val="00B4244A"/>
    <w:rsid w:val="00B425EC"/>
    <w:rsid w:val="00B43031"/>
    <w:rsid w:val="00B4331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C7D"/>
    <w:rsid w:val="00B5640F"/>
    <w:rsid w:val="00B56645"/>
    <w:rsid w:val="00B569AD"/>
    <w:rsid w:val="00B56B9D"/>
    <w:rsid w:val="00B56C40"/>
    <w:rsid w:val="00B57393"/>
    <w:rsid w:val="00B6051E"/>
    <w:rsid w:val="00B60ADC"/>
    <w:rsid w:val="00B61065"/>
    <w:rsid w:val="00B61150"/>
    <w:rsid w:val="00B62AE3"/>
    <w:rsid w:val="00B62BFF"/>
    <w:rsid w:val="00B63CBB"/>
    <w:rsid w:val="00B63FE8"/>
    <w:rsid w:val="00B644B3"/>
    <w:rsid w:val="00B64D1C"/>
    <w:rsid w:val="00B65E48"/>
    <w:rsid w:val="00B66919"/>
    <w:rsid w:val="00B66DC7"/>
    <w:rsid w:val="00B66F76"/>
    <w:rsid w:val="00B66F8D"/>
    <w:rsid w:val="00B6712F"/>
    <w:rsid w:val="00B67322"/>
    <w:rsid w:val="00B67A71"/>
    <w:rsid w:val="00B67DC9"/>
    <w:rsid w:val="00B7010F"/>
    <w:rsid w:val="00B70164"/>
    <w:rsid w:val="00B7021B"/>
    <w:rsid w:val="00B70614"/>
    <w:rsid w:val="00B70799"/>
    <w:rsid w:val="00B7093E"/>
    <w:rsid w:val="00B71828"/>
    <w:rsid w:val="00B71FB8"/>
    <w:rsid w:val="00B72402"/>
    <w:rsid w:val="00B7295F"/>
    <w:rsid w:val="00B72989"/>
    <w:rsid w:val="00B73466"/>
    <w:rsid w:val="00B734B8"/>
    <w:rsid w:val="00B73828"/>
    <w:rsid w:val="00B73C19"/>
    <w:rsid w:val="00B73C37"/>
    <w:rsid w:val="00B7421F"/>
    <w:rsid w:val="00B749F1"/>
    <w:rsid w:val="00B751CD"/>
    <w:rsid w:val="00B7529A"/>
    <w:rsid w:val="00B758A4"/>
    <w:rsid w:val="00B760CF"/>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2C34"/>
    <w:rsid w:val="00B83132"/>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631"/>
    <w:rsid w:val="00B91A2B"/>
    <w:rsid w:val="00B91C4A"/>
    <w:rsid w:val="00B92093"/>
    <w:rsid w:val="00B92434"/>
    <w:rsid w:val="00B930E8"/>
    <w:rsid w:val="00B93490"/>
    <w:rsid w:val="00B94433"/>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B03B7"/>
    <w:rsid w:val="00BB0616"/>
    <w:rsid w:val="00BB0999"/>
    <w:rsid w:val="00BB0CBC"/>
    <w:rsid w:val="00BB18F4"/>
    <w:rsid w:val="00BB19CB"/>
    <w:rsid w:val="00BB1C5F"/>
    <w:rsid w:val="00BB2545"/>
    <w:rsid w:val="00BB2E46"/>
    <w:rsid w:val="00BB34B9"/>
    <w:rsid w:val="00BB42AA"/>
    <w:rsid w:val="00BB4D28"/>
    <w:rsid w:val="00BB4DFA"/>
    <w:rsid w:val="00BB4F8F"/>
    <w:rsid w:val="00BB570B"/>
    <w:rsid w:val="00BB5902"/>
    <w:rsid w:val="00BB5B24"/>
    <w:rsid w:val="00BB6053"/>
    <w:rsid w:val="00BB6B54"/>
    <w:rsid w:val="00BB79B6"/>
    <w:rsid w:val="00BC0A34"/>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D02FD"/>
    <w:rsid w:val="00BD0BEA"/>
    <w:rsid w:val="00BD0D7C"/>
    <w:rsid w:val="00BD1047"/>
    <w:rsid w:val="00BD1573"/>
    <w:rsid w:val="00BD19C7"/>
    <w:rsid w:val="00BD2571"/>
    <w:rsid w:val="00BD297E"/>
    <w:rsid w:val="00BD32B9"/>
    <w:rsid w:val="00BD3455"/>
    <w:rsid w:val="00BD3F59"/>
    <w:rsid w:val="00BD46CD"/>
    <w:rsid w:val="00BD4E05"/>
    <w:rsid w:val="00BD5D74"/>
    <w:rsid w:val="00BD6267"/>
    <w:rsid w:val="00BD63D2"/>
    <w:rsid w:val="00BD66B4"/>
    <w:rsid w:val="00BD7E8C"/>
    <w:rsid w:val="00BD7F17"/>
    <w:rsid w:val="00BE028D"/>
    <w:rsid w:val="00BE0352"/>
    <w:rsid w:val="00BE0532"/>
    <w:rsid w:val="00BE0902"/>
    <w:rsid w:val="00BE0C41"/>
    <w:rsid w:val="00BE0F79"/>
    <w:rsid w:val="00BE1003"/>
    <w:rsid w:val="00BE1C3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826"/>
    <w:rsid w:val="00BF2B92"/>
    <w:rsid w:val="00BF2C30"/>
    <w:rsid w:val="00BF2C73"/>
    <w:rsid w:val="00BF3D72"/>
    <w:rsid w:val="00BF3E95"/>
    <w:rsid w:val="00BF41E8"/>
    <w:rsid w:val="00BF4250"/>
    <w:rsid w:val="00BF450E"/>
    <w:rsid w:val="00BF4800"/>
    <w:rsid w:val="00BF4A89"/>
    <w:rsid w:val="00BF4CE6"/>
    <w:rsid w:val="00BF537D"/>
    <w:rsid w:val="00BF7BC3"/>
    <w:rsid w:val="00BF7D4D"/>
    <w:rsid w:val="00C0043E"/>
    <w:rsid w:val="00C0244D"/>
    <w:rsid w:val="00C02813"/>
    <w:rsid w:val="00C02C54"/>
    <w:rsid w:val="00C02E76"/>
    <w:rsid w:val="00C02F1B"/>
    <w:rsid w:val="00C038F0"/>
    <w:rsid w:val="00C04046"/>
    <w:rsid w:val="00C042C4"/>
    <w:rsid w:val="00C04C99"/>
    <w:rsid w:val="00C04D27"/>
    <w:rsid w:val="00C0577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26E"/>
    <w:rsid w:val="00C175D6"/>
    <w:rsid w:val="00C2084A"/>
    <w:rsid w:val="00C20C95"/>
    <w:rsid w:val="00C2179B"/>
    <w:rsid w:val="00C221A4"/>
    <w:rsid w:val="00C228D1"/>
    <w:rsid w:val="00C22AD7"/>
    <w:rsid w:val="00C22B70"/>
    <w:rsid w:val="00C22FAC"/>
    <w:rsid w:val="00C2317B"/>
    <w:rsid w:val="00C2381B"/>
    <w:rsid w:val="00C23890"/>
    <w:rsid w:val="00C23A2C"/>
    <w:rsid w:val="00C23D46"/>
    <w:rsid w:val="00C24BC1"/>
    <w:rsid w:val="00C24FA3"/>
    <w:rsid w:val="00C252A8"/>
    <w:rsid w:val="00C25B3E"/>
    <w:rsid w:val="00C25FED"/>
    <w:rsid w:val="00C26496"/>
    <w:rsid w:val="00C26973"/>
    <w:rsid w:val="00C27FC5"/>
    <w:rsid w:val="00C30154"/>
    <w:rsid w:val="00C309B8"/>
    <w:rsid w:val="00C30C10"/>
    <w:rsid w:val="00C312DD"/>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0F84"/>
    <w:rsid w:val="00C416D2"/>
    <w:rsid w:val="00C41A1A"/>
    <w:rsid w:val="00C4243B"/>
    <w:rsid w:val="00C42481"/>
    <w:rsid w:val="00C43407"/>
    <w:rsid w:val="00C434E8"/>
    <w:rsid w:val="00C4387E"/>
    <w:rsid w:val="00C450BA"/>
    <w:rsid w:val="00C456E2"/>
    <w:rsid w:val="00C47136"/>
    <w:rsid w:val="00C478BA"/>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15F"/>
    <w:rsid w:val="00C62280"/>
    <w:rsid w:val="00C62734"/>
    <w:rsid w:val="00C63D55"/>
    <w:rsid w:val="00C63DB8"/>
    <w:rsid w:val="00C63DE7"/>
    <w:rsid w:val="00C6402B"/>
    <w:rsid w:val="00C64298"/>
    <w:rsid w:val="00C648F6"/>
    <w:rsid w:val="00C658DB"/>
    <w:rsid w:val="00C65E29"/>
    <w:rsid w:val="00C65FBE"/>
    <w:rsid w:val="00C6635E"/>
    <w:rsid w:val="00C66683"/>
    <w:rsid w:val="00C6674E"/>
    <w:rsid w:val="00C67F70"/>
    <w:rsid w:val="00C70241"/>
    <w:rsid w:val="00C7055B"/>
    <w:rsid w:val="00C70573"/>
    <w:rsid w:val="00C706F9"/>
    <w:rsid w:val="00C709AD"/>
    <w:rsid w:val="00C709B4"/>
    <w:rsid w:val="00C71520"/>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4F0"/>
    <w:rsid w:val="00C86A02"/>
    <w:rsid w:val="00C86BE3"/>
    <w:rsid w:val="00C86E3D"/>
    <w:rsid w:val="00C86E56"/>
    <w:rsid w:val="00C87B93"/>
    <w:rsid w:val="00C905E4"/>
    <w:rsid w:val="00C90B11"/>
    <w:rsid w:val="00C91358"/>
    <w:rsid w:val="00C91A46"/>
    <w:rsid w:val="00C9203D"/>
    <w:rsid w:val="00C922FB"/>
    <w:rsid w:val="00C92F26"/>
    <w:rsid w:val="00C93260"/>
    <w:rsid w:val="00C9335B"/>
    <w:rsid w:val="00C93456"/>
    <w:rsid w:val="00C93A9E"/>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605"/>
    <w:rsid w:val="00CA7A3B"/>
    <w:rsid w:val="00CA7DFA"/>
    <w:rsid w:val="00CB02B9"/>
    <w:rsid w:val="00CB04BD"/>
    <w:rsid w:val="00CB0D4F"/>
    <w:rsid w:val="00CB0E19"/>
    <w:rsid w:val="00CB11FB"/>
    <w:rsid w:val="00CB1888"/>
    <w:rsid w:val="00CB18A1"/>
    <w:rsid w:val="00CB1A13"/>
    <w:rsid w:val="00CB2280"/>
    <w:rsid w:val="00CB2850"/>
    <w:rsid w:val="00CB2B02"/>
    <w:rsid w:val="00CB313A"/>
    <w:rsid w:val="00CB34F3"/>
    <w:rsid w:val="00CB3729"/>
    <w:rsid w:val="00CB434E"/>
    <w:rsid w:val="00CB4F12"/>
    <w:rsid w:val="00CB5045"/>
    <w:rsid w:val="00CB5491"/>
    <w:rsid w:val="00CB5AFD"/>
    <w:rsid w:val="00CB6B6A"/>
    <w:rsid w:val="00CB6D05"/>
    <w:rsid w:val="00CB6D5E"/>
    <w:rsid w:val="00CB6E6A"/>
    <w:rsid w:val="00CB7EAB"/>
    <w:rsid w:val="00CB7EE5"/>
    <w:rsid w:val="00CC04B0"/>
    <w:rsid w:val="00CC0D04"/>
    <w:rsid w:val="00CC26F9"/>
    <w:rsid w:val="00CC2E68"/>
    <w:rsid w:val="00CC3299"/>
    <w:rsid w:val="00CC3FCA"/>
    <w:rsid w:val="00CC5102"/>
    <w:rsid w:val="00CC601E"/>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78F"/>
    <w:rsid w:val="00CE6BAE"/>
    <w:rsid w:val="00CF0452"/>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5C6"/>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023"/>
    <w:rsid w:val="00D0288C"/>
    <w:rsid w:val="00D02C61"/>
    <w:rsid w:val="00D03134"/>
    <w:rsid w:val="00D03182"/>
    <w:rsid w:val="00D0343E"/>
    <w:rsid w:val="00D03849"/>
    <w:rsid w:val="00D03973"/>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6712"/>
    <w:rsid w:val="00D26B20"/>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4024F"/>
    <w:rsid w:val="00D40954"/>
    <w:rsid w:val="00D4103C"/>
    <w:rsid w:val="00D41094"/>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1A4F"/>
    <w:rsid w:val="00D62D30"/>
    <w:rsid w:val="00D62E60"/>
    <w:rsid w:val="00D62FDC"/>
    <w:rsid w:val="00D638F8"/>
    <w:rsid w:val="00D6425E"/>
    <w:rsid w:val="00D6492E"/>
    <w:rsid w:val="00D64AF2"/>
    <w:rsid w:val="00D65EAD"/>
    <w:rsid w:val="00D66060"/>
    <w:rsid w:val="00D66778"/>
    <w:rsid w:val="00D67D15"/>
    <w:rsid w:val="00D70011"/>
    <w:rsid w:val="00D71539"/>
    <w:rsid w:val="00D720C8"/>
    <w:rsid w:val="00D723B3"/>
    <w:rsid w:val="00D72530"/>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1B0C"/>
    <w:rsid w:val="00D923FC"/>
    <w:rsid w:val="00D931DF"/>
    <w:rsid w:val="00D933DF"/>
    <w:rsid w:val="00D933F4"/>
    <w:rsid w:val="00D938F6"/>
    <w:rsid w:val="00D93FAD"/>
    <w:rsid w:val="00D94057"/>
    <w:rsid w:val="00D94F20"/>
    <w:rsid w:val="00D95304"/>
    <w:rsid w:val="00D95A54"/>
    <w:rsid w:val="00D96684"/>
    <w:rsid w:val="00D96DD7"/>
    <w:rsid w:val="00D96F3A"/>
    <w:rsid w:val="00D97133"/>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6CFD"/>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3C25"/>
    <w:rsid w:val="00DB4871"/>
    <w:rsid w:val="00DB5190"/>
    <w:rsid w:val="00DB6B5C"/>
    <w:rsid w:val="00DB75F1"/>
    <w:rsid w:val="00DB7FA0"/>
    <w:rsid w:val="00DC0013"/>
    <w:rsid w:val="00DC03BA"/>
    <w:rsid w:val="00DC0DC8"/>
    <w:rsid w:val="00DC1B50"/>
    <w:rsid w:val="00DC2579"/>
    <w:rsid w:val="00DC27C6"/>
    <w:rsid w:val="00DC30B6"/>
    <w:rsid w:val="00DC3520"/>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B56"/>
    <w:rsid w:val="00DD4098"/>
    <w:rsid w:val="00DD40AD"/>
    <w:rsid w:val="00DD5206"/>
    <w:rsid w:val="00DD5871"/>
    <w:rsid w:val="00DD58AF"/>
    <w:rsid w:val="00DD5D53"/>
    <w:rsid w:val="00DD631F"/>
    <w:rsid w:val="00DD6BC9"/>
    <w:rsid w:val="00DD6FF8"/>
    <w:rsid w:val="00DD76D5"/>
    <w:rsid w:val="00DD7F79"/>
    <w:rsid w:val="00DD7FBE"/>
    <w:rsid w:val="00DE1081"/>
    <w:rsid w:val="00DE1C4A"/>
    <w:rsid w:val="00DE1D9B"/>
    <w:rsid w:val="00DE1D9D"/>
    <w:rsid w:val="00DE260D"/>
    <w:rsid w:val="00DE26D7"/>
    <w:rsid w:val="00DE28B6"/>
    <w:rsid w:val="00DE2D5C"/>
    <w:rsid w:val="00DE2F85"/>
    <w:rsid w:val="00DE2FFE"/>
    <w:rsid w:val="00DE37B6"/>
    <w:rsid w:val="00DE429F"/>
    <w:rsid w:val="00DE4315"/>
    <w:rsid w:val="00DE4570"/>
    <w:rsid w:val="00DE4A49"/>
    <w:rsid w:val="00DE4F85"/>
    <w:rsid w:val="00DE5BBB"/>
    <w:rsid w:val="00DE5C9E"/>
    <w:rsid w:val="00DE6353"/>
    <w:rsid w:val="00DE644C"/>
    <w:rsid w:val="00DE6874"/>
    <w:rsid w:val="00DE6E8A"/>
    <w:rsid w:val="00DE7B22"/>
    <w:rsid w:val="00DE7C7A"/>
    <w:rsid w:val="00DE7D76"/>
    <w:rsid w:val="00DF012C"/>
    <w:rsid w:val="00DF09BD"/>
    <w:rsid w:val="00DF0ABA"/>
    <w:rsid w:val="00DF0CD8"/>
    <w:rsid w:val="00DF2498"/>
    <w:rsid w:val="00DF2D5A"/>
    <w:rsid w:val="00DF3893"/>
    <w:rsid w:val="00DF3AD7"/>
    <w:rsid w:val="00DF42E3"/>
    <w:rsid w:val="00DF47BC"/>
    <w:rsid w:val="00DF4874"/>
    <w:rsid w:val="00DF4FDD"/>
    <w:rsid w:val="00DF56BF"/>
    <w:rsid w:val="00DF5C70"/>
    <w:rsid w:val="00DF5EE7"/>
    <w:rsid w:val="00DF5FAE"/>
    <w:rsid w:val="00DF6772"/>
    <w:rsid w:val="00DF67E6"/>
    <w:rsid w:val="00DF7784"/>
    <w:rsid w:val="00E00B83"/>
    <w:rsid w:val="00E00E8B"/>
    <w:rsid w:val="00E01D14"/>
    <w:rsid w:val="00E02705"/>
    <w:rsid w:val="00E02F1C"/>
    <w:rsid w:val="00E03362"/>
    <w:rsid w:val="00E035ED"/>
    <w:rsid w:val="00E04062"/>
    <w:rsid w:val="00E043C1"/>
    <w:rsid w:val="00E0573D"/>
    <w:rsid w:val="00E0581F"/>
    <w:rsid w:val="00E059D2"/>
    <w:rsid w:val="00E05F6B"/>
    <w:rsid w:val="00E0626A"/>
    <w:rsid w:val="00E06956"/>
    <w:rsid w:val="00E06B5D"/>
    <w:rsid w:val="00E07790"/>
    <w:rsid w:val="00E07871"/>
    <w:rsid w:val="00E0796B"/>
    <w:rsid w:val="00E07A6E"/>
    <w:rsid w:val="00E10358"/>
    <w:rsid w:val="00E10538"/>
    <w:rsid w:val="00E1057E"/>
    <w:rsid w:val="00E10B94"/>
    <w:rsid w:val="00E11277"/>
    <w:rsid w:val="00E120BE"/>
    <w:rsid w:val="00E12382"/>
    <w:rsid w:val="00E12468"/>
    <w:rsid w:val="00E131D3"/>
    <w:rsid w:val="00E1341C"/>
    <w:rsid w:val="00E14B05"/>
    <w:rsid w:val="00E1507F"/>
    <w:rsid w:val="00E159D7"/>
    <w:rsid w:val="00E15E48"/>
    <w:rsid w:val="00E1621A"/>
    <w:rsid w:val="00E162D7"/>
    <w:rsid w:val="00E16C4F"/>
    <w:rsid w:val="00E16EA2"/>
    <w:rsid w:val="00E17270"/>
    <w:rsid w:val="00E1798C"/>
    <w:rsid w:val="00E17A2A"/>
    <w:rsid w:val="00E200FC"/>
    <w:rsid w:val="00E20576"/>
    <w:rsid w:val="00E205D4"/>
    <w:rsid w:val="00E209CA"/>
    <w:rsid w:val="00E20A8D"/>
    <w:rsid w:val="00E21F0F"/>
    <w:rsid w:val="00E22535"/>
    <w:rsid w:val="00E22BE0"/>
    <w:rsid w:val="00E23273"/>
    <w:rsid w:val="00E23387"/>
    <w:rsid w:val="00E23782"/>
    <w:rsid w:val="00E23993"/>
    <w:rsid w:val="00E242C6"/>
    <w:rsid w:val="00E243CA"/>
    <w:rsid w:val="00E24784"/>
    <w:rsid w:val="00E24896"/>
    <w:rsid w:val="00E24C27"/>
    <w:rsid w:val="00E24C6E"/>
    <w:rsid w:val="00E24CE0"/>
    <w:rsid w:val="00E25115"/>
    <w:rsid w:val="00E2538B"/>
    <w:rsid w:val="00E25861"/>
    <w:rsid w:val="00E25C67"/>
    <w:rsid w:val="00E265CA"/>
    <w:rsid w:val="00E267BD"/>
    <w:rsid w:val="00E26A68"/>
    <w:rsid w:val="00E26CB0"/>
    <w:rsid w:val="00E26F3A"/>
    <w:rsid w:val="00E27BD1"/>
    <w:rsid w:val="00E27BEA"/>
    <w:rsid w:val="00E3014F"/>
    <w:rsid w:val="00E30294"/>
    <w:rsid w:val="00E303EA"/>
    <w:rsid w:val="00E30D31"/>
    <w:rsid w:val="00E30E4A"/>
    <w:rsid w:val="00E31063"/>
    <w:rsid w:val="00E31319"/>
    <w:rsid w:val="00E31900"/>
    <w:rsid w:val="00E31A7A"/>
    <w:rsid w:val="00E322ED"/>
    <w:rsid w:val="00E32522"/>
    <w:rsid w:val="00E32746"/>
    <w:rsid w:val="00E32F51"/>
    <w:rsid w:val="00E331D1"/>
    <w:rsid w:val="00E33226"/>
    <w:rsid w:val="00E338D8"/>
    <w:rsid w:val="00E33993"/>
    <w:rsid w:val="00E341A1"/>
    <w:rsid w:val="00E344FD"/>
    <w:rsid w:val="00E34628"/>
    <w:rsid w:val="00E34D9C"/>
    <w:rsid w:val="00E3527C"/>
    <w:rsid w:val="00E360C9"/>
    <w:rsid w:val="00E36423"/>
    <w:rsid w:val="00E36554"/>
    <w:rsid w:val="00E369D0"/>
    <w:rsid w:val="00E369FB"/>
    <w:rsid w:val="00E37165"/>
    <w:rsid w:val="00E371F5"/>
    <w:rsid w:val="00E37473"/>
    <w:rsid w:val="00E37A94"/>
    <w:rsid w:val="00E37D70"/>
    <w:rsid w:val="00E41017"/>
    <w:rsid w:val="00E4107B"/>
    <w:rsid w:val="00E41099"/>
    <w:rsid w:val="00E4163A"/>
    <w:rsid w:val="00E4177C"/>
    <w:rsid w:val="00E4185F"/>
    <w:rsid w:val="00E42827"/>
    <w:rsid w:val="00E42B3D"/>
    <w:rsid w:val="00E42DF4"/>
    <w:rsid w:val="00E43375"/>
    <w:rsid w:val="00E43AB8"/>
    <w:rsid w:val="00E43FFD"/>
    <w:rsid w:val="00E44B7C"/>
    <w:rsid w:val="00E44C2D"/>
    <w:rsid w:val="00E44E4E"/>
    <w:rsid w:val="00E4515F"/>
    <w:rsid w:val="00E45E63"/>
    <w:rsid w:val="00E45FEC"/>
    <w:rsid w:val="00E4650E"/>
    <w:rsid w:val="00E4687A"/>
    <w:rsid w:val="00E46C4D"/>
    <w:rsid w:val="00E47AE2"/>
    <w:rsid w:val="00E47E22"/>
    <w:rsid w:val="00E5027D"/>
    <w:rsid w:val="00E5040D"/>
    <w:rsid w:val="00E50B2F"/>
    <w:rsid w:val="00E51421"/>
    <w:rsid w:val="00E5281E"/>
    <w:rsid w:val="00E528F6"/>
    <w:rsid w:val="00E537CB"/>
    <w:rsid w:val="00E53B48"/>
    <w:rsid w:val="00E545F8"/>
    <w:rsid w:val="00E54A76"/>
    <w:rsid w:val="00E54B01"/>
    <w:rsid w:val="00E55839"/>
    <w:rsid w:val="00E559C1"/>
    <w:rsid w:val="00E55BD0"/>
    <w:rsid w:val="00E55C67"/>
    <w:rsid w:val="00E56091"/>
    <w:rsid w:val="00E56836"/>
    <w:rsid w:val="00E5692A"/>
    <w:rsid w:val="00E57D23"/>
    <w:rsid w:val="00E602EF"/>
    <w:rsid w:val="00E60FC3"/>
    <w:rsid w:val="00E61226"/>
    <w:rsid w:val="00E6131E"/>
    <w:rsid w:val="00E6248C"/>
    <w:rsid w:val="00E62AD9"/>
    <w:rsid w:val="00E63185"/>
    <w:rsid w:val="00E632E9"/>
    <w:rsid w:val="00E638D5"/>
    <w:rsid w:val="00E63CDA"/>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59AE"/>
    <w:rsid w:val="00E85B41"/>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9D2"/>
    <w:rsid w:val="00E94DF6"/>
    <w:rsid w:val="00E94EA5"/>
    <w:rsid w:val="00E94EBB"/>
    <w:rsid w:val="00E951B0"/>
    <w:rsid w:val="00E95262"/>
    <w:rsid w:val="00E958CF"/>
    <w:rsid w:val="00E969A6"/>
    <w:rsid w:val="00E96DC6"/>
    <w:rsid w:val="00E9750B"/>
    <w:rsid w:val="00E97535"/>
    <w:rsid w:val="00E97662"/>
    <w:rsid w:val="00EA0B90"/>
    <w:rsid w:val="00EA11BD"/>
    <w:rsid w:val="00EA12BE"/>
    <w:rsid w:val="00EA19DB"/>
    <w:rsid w:val="00EA1AD1"/>
    <w:rsid w:val="00EA1ADB"/>
    <w:rsid w:val="00EA2189"/>
    <w:rsid w:val="00EA26C3"/>
    <w:rsid w:val="00EA293D"/>
    <w:rsid w:val="00EA33F8"/>
    <w:rsid w:val="00EA4680"/>
    <w:rsid w:val="00EA4964"/>
    <w:rsid w:val="00EA49CE"/>
    <w:rsid w:val="00EA4B27"/>
    <w:rsid w:val="00EA4C4D"/>
    <w:rsid w:val="00EA4E9B"/>
    <w:rsid w:val="00EA5229"/>
    <w:rsid w:val="00EA5588"/>
    <w:rsid w:val="00EA5899"/>
    <w:rsid w:val="00EA5ABD"/>
    <w:rsid w:val="00EA5B98"/>
    <w:rsid w:val="00EA5F87"/>
    <w:rsid w:val="00EA6A8C"/>
    <w:rsid w:val="00EA72ED"/>
    <w:rsid w:val="00EA7307"/>
    <w:rsid w:val="00EA791E"/>
    <w:rsid w:val="00EB0362"/>
    <w:rsid w:val="00EB0863"/>
    <w:rsid w:val="00EB0D78"/>
    <w:rsid w:val="00EB0DEA"/>
    <w:rsid w:val="00EB0DEE"/>
    <w:rsid w:val="00EB10EA"/>
    <w:rsid w:val="00EB174A"/>
    <w:rsid w:val="00EB181A"/>
    <w:rsid w:val="00EB1EA7"/>
    <w:rsid w:val="00EB21DB"/>
    <w:rsid w:val="00EB2346"/>
    <w:rsid w:val="00EB2E01"/>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1F78"/>
    <w:rsid w:val="00EC24BA"/>
    <w:rsid w:val="00EC2530"/>
    <w:rsid w:val="00EC274D"/>
    <w:rsid w:val="00EC2A8B"/>
    <w:rsid w:val="00EC36DC"/>
    <w:rsid w:val="00EC380E"/>
    <w:rsid w:val="00EC3DF2"/>
    <w:rsid w:val="00EC3EE6"/>
    <w:rsid w:val="00EC3F41"/>
    <w:rsid w:val="00EC43C6"/>
    <w:rsid w:val="00EC4548"/>
    <w:rsid w:val="00EC4EB1"/>
    <w:rsid w:val="00EC4F74"/>
    <w:rsid w:val="00EC5034"/>
    <w:rsid w:val="00EC6149"/>
    <w:rsid w:val="00EC7406"/>
    <w:rsid w:val="00EC744D"/>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C4D"/>
    <w:rsid w:val="00ED6E51"/>
    <w:rsid w:val="00ED70BE"/>
    <w:rsid w:val="00ED75B8"/>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4B1"/>
    <w:rsid w:val="00EE4678"/>
    <w:rsid w:val="00EE4912"/>
    <w:rsid w:val="00EE544E"/>
    <w:rsid w:val="00EE55E2"/>
    <w:rsid w:val="00EE5B4A"/>
    <w:rsid w:val="00EE5C79"/>
    <w:rsid w:val="00EE5CE3"/>
    <w:rsid w:val="00EE61EA"/>
    <w:rsid w:val="00EE6941"/>
    <w:rsid w:val="00EE6D0B"/>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93C"/>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128"/>
    <w:rsid w:val="00F0547A"/>
    <w:rsid w:val="00F0573D"/>
    <w:rsid w:val="00F05746"/>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35D"/>
    <w:rsid w:val="00F245F4"/>
    <w:rsid w:val="00F24DA9"/>
    <w:rsid w:val="00F27687"/>
    <w:rsid w:val="00F278CB"/>
    <w:rsid w:val="00F27AE4"/>
    <w:rsid w:val="00F27C88"/>
    <w:rsid w:val="00F30574"/>
    <w:rsid w:val="00F30829"/>
    <w:rsid w:val="00F30896"/>
    <w:rsid w:val="00F30D29"/>
    <w:rsid w:val="00F3136E"/>
    <w:rsid w:val="00F315FA"/>
    <w:rsid w:val="00F3161C"/>
    <w:rsid w:val="00F31832"/>
    <w:rsid w:val="00F318C4"/>
    <w:rsid w:val="00F31965"/>
    <w:rsid w:val="00F31EC4"/>
    <w:rsid w:val="00F324C3"/>
    <w:rsid w:val="00F3298F"/>
    <w:rsid w:val="00F332A2"/>
    <w:rsid w:val="00F33BB5"/>
    <w:rsid w:val="00F34CDA"/>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49A9"/>
    <w:rsid w:val="00F451E4"/>
    <w:rsid w:val="00F451E7"/>
    <w:rsid w:val="00F46048"/>
    <w:rsid w:val="00F464A2"/>
    <w:rsid w:val="00F466D1"/>
    <w:rsid w:val="00F467B5"/>
    <w:rsid w:val="00F46888"/>
    <w:rsid w:val="00F46B5E"/>
    <w:rsid w:val="00F47675"/>
    <w:rsid w:val="00F477CC"/>
    <w:rsid w:val="00F47968"/>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43E"/>
    <w:rsid w:val="00F65717"/>
    <w:rsid w:val="00F65BCB"/>
    <w:rsid w:val="00F65F7C"/>
    <w:rsid w:val="00F6601A"/>
    <w:rsid w:val="00F6656A"/>
    <w:rsid w:val="00F66641"/>
    <w:rsid w:val="00F66B23"/>
    <w:rsid w:val="00F677C7"/>
    <w:rsid w:val="00F67BDA"/>
    <w:rsid w:val="00F70DEB"/>
    <w:rsid w:val="00F721A4"/>
    <w:rsid w:val="00F72E73"/>
    <w:rsid w:val="00F730D8"/>
    <w:rsid w:val="00F73604"/>
    <w:rsid w:val="00F73663"/>
    <w:rsid w:val="00F736BF"/>
    <w:rsid w:val="00F73933"/>
    <w:rsid w:val="00F73A2F"/>
    <w:rsid w:val="00F73F2F"/>
    <w:rsid w:val="00F7463A"/>
    <w:rsid w:val="00F75103"/>
    <w:rsid w:val="00F7526E"/>
    <w:rsid w:val="00F754EA"/>
    <w:rsid w:val="00F75563"/>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D7D"/>
    <w:rsid w:val="00F83E87"/>
    <w:rsid w:val="00F84DF4"/>
    <w:rsid w:val="00F86BF0"/>
    <w:rsid w:val="00F876DB"/>
    <w:rsid w:val="00F87877"/>
    <w:rsid w:val="00F91522"/>
    <w:rsid w:val="00F916B5"/>
    <w:rsid w:val="00F917C4"/>
    <w:rsid w:val="00F91A94"/>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3B1"/>
    <w:rsid w:val="00FA058C"/>
    <w:rsid w:val="00FA0808"/>
    <w:rsid w:val="00FA0AA5"/>
    <w:rsid w:val="00FA0EEA"/>
    <w:rsid w:val="00FA1776"/>
    <w:rsid w:val="00FA2197"/>
    <w:rsid w:val="00FA34CB"/>
    <w:rsid w:val="00FA3A4F"/>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4A2E"/>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6D7C"/>
    <w:rsid w:val="00FD75D4"/>
    <w:rsid w:val="00FE0204"/>
    <w:rsid w:val="00FE0888"/>
    <w:rsid w:val="00FE0D0E"/>
    <w:rsid w:val="00FE125D"/>
    <w:rsid w:val="00FE1BEF"/>
    <w:rsid w:val="00FE1CEA"/>
    <w:rsid w:val="00FE29FF"/>
    <w:rsid w:val="00FE2FA9"/>
    <w:rsid w:val="00FE348B"/>
    <w:rsid w:val="00FE4118"/>
    <w:rsid w:val="00FE4186"/>
    <w:rsid w:val="00FE47D7"/>
    <w:rsid w:val="00FE4B20"/>
    <w:rsid w:val="00FE4BCA"/>
    <w:rsid w:val="00FE4DA7"/>
    <w:rsid w:val="00FE524D"/>
    <w:rsid w:val="00FE5F81"/>
    <w:rsid w:val="00FE5F9B"/>
    <w:rsid w:val="00FE627F"/>
    <w:rsid w:val="00FE74FC"/>
    <w:rsid w:val="00FE75E8"/>
    <w:rsid w:val="00FE7DAB"/>
    <w:rsid w:val="00FF0282"/>
    <w:rsid w:val="00FF0636"/>
    <w:rsid w:val="00FF0B3F"/>
    <w:rsid w:val="00FF1724"/>
    <w:rsid w:val="00FF1ECE"/>
    <w:rsid w:val="00FF257F"/>
    <w:rsid w:val="00FF25CD"/>
    <w:rsid w:val="00FF3219"/>
    <w:rsid w:val="00FF346F"/>
    <w:rsid w:val="00FF3EDC"/>
    <w:rsid w:val="00FF3FA5"/>
    <w:rsid w:val="00FF4692"/>
    <w:rsid w:val="00FF46C5"/>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00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30">
    <w:name w:val="標題 3 字元"/>
    <w:basedOn w:val="a0"/>
    <w:link w:val="3"/>
    <w:rsid w:val="0018350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EE1BF-8080-4F2B-AD02-2DC91E6E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6231</TotalTime>
  <Pages>3</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#106b-e</dc:title>
  <dc:subject/>
  <dc:creator>ASUSTeK</dc:creator>
  <cp:keywords/>
  <cp:lastModifiedBy>Andy1 Cheng(鄭柏偉)</cp:lastModifiedBy>
  <cp:revision>666</cp:revision>
  <dcterms:created xsi:type="dcterms:W3CDTF">2021-05-10T06:30:00Z</dcterms:created>
  <dcterms:modified xsi:type="dcterms:W3CDTF">2021-11-05T03:27:00Z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